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0031" w:type="dxa"/>
        <w:tblLook w:val="04A0" w:firstRow="1" w:lastRow="0" w:firstColumn="1" w:lastColumn="0" w:noHBand="0" w:noVBand="1"/>
      </w:tblPr>
      <w:tblGrid>
        <w:gridCol w:w="4928"/>
        <w:gridCol w:w="4819"/>
        <w:gridCol w:w="284"/>
      </w:tblGrid>
      <w:tr w:rsidR="00A32144" w:rsidRPr="00870350" w:rsidTr="00CF30E9">
        <w:trPr>
          <w:trHeight w:val="2116"/>
        </w:trPr>
        <w:tc>
          <w:tcPr>
            <w:tcW w:w="4928" w:type="dxa"/>
          </w:tcPr>
          <w:p w:rsidR="00A32144" w:rsidRPr="00BC57F8" w:rsidRDefault="00A32144" w:rsidP="00A32144">
            <w:pPr>
              <w:snapToGrid w:val="0"/>
              <w:jc w:val="left"/>
              <w:rPr>
                <w:bCs/>
                <w:color w:val="000000"/>
                <w:lang w:val="en-US"/>
              </w:rPr>
            </w:pPr>
          </w:p>
        </w:tc>
        <w:tc>
          <w:tcPr>
            <w:tcW w:w="5103" w:type="dxa"/>
            <w:gridSpan w:val="2"/>
          </w:tcPr>
          <w:p w:rsidR="00A32144" w:rsidRPr="0040424D" w:rsidRDefault="00A32144" w:rsidP="0040424D">
            <w:pPr>
              <w:snapToGrid w:val="0"/>
              <w:spacing w:after="0"/>
              <w:rPr>
                <w:color w:val="000000"/>
                <w:sz w:val="26"/>
                <w:szCs w:val="26"/>
              </w:rPr>
            </w:pPr>
            <w:r w:rsidRPr="0040424D">
              <w:rPr>
                <w:color w:val="000000"/>
                <w:sz w:val="26"/>
                <w:szCs w:val="26"/>
              </w:rPr>
              <w:t>«УТВЕРЖДЕНО»</w:t>
            </w:r>
          </w:p>
          <w:p w:rsidR="00C757BF" w:rsidRPr="0040424D" w:rsidRDefault="00C757BF" w:rsidP="00C757BF">
            <w:pPr>
              <w:snapToGrid w:val="0"/>
              <w:spacing w:after="0"/>
              <w:rPr>
                <w:sz w:val="26"/>
                <w:szCs w:val="26"/>
              </w:rPr>
            </w:pPr>
            <w:r w:rsidRPr="0040424D">
              <w:rPr>
                <w:sz w:val="26"/>
                <w:szCs w:val="26"/>
              </w:rPr>
              <w:t xml:space="preserve">на заседании Закупочной комиссии </w:t>
            </w:r>
            <w:r>
              <w:rPr>
                <w:sz w:val="26"/>
                <w:szCs w:val="26"/>
              </w:rPr>
              <w:t xml:space="preserve">Архангельского филиала </w:t>
            </w:r>
            <w:r w:rsidRPr="0040424D">
              <w:rPr>
                <w:sz w:val="26"/>
                <w:szCs w:val="26"/>
              </w:rPr>
              <w:t>ПАО «Россети Северо – Запад»</w:t>
            </w:r>
          </w:p>
          <w:p w:rsidR="00C757BF" w:rsidRPr="0040424D" w:rsidRDefault="00C757BF" w:rsidP="00C757BF">
            <w:pPr>
              <w:snapToGrid w:val="0"/>
              <w:spacing w:after="0"/>
              <w:rPr>
                <w:bCs/>
                <w:color w:val="000000"/>
                <w:sz w:val="26"/>
                <w:szCs w:val="26"/>
              </w:rPr>
            </w:pPr>
            <w:r w:rsidRPr="0040424D">
              <w:rPr>
                <w:sz w:val="26"/>
                <w:szCs w:val="26"/>
              </w:rPr>
              <w:t>(</w:t>
            </w:r>
            <w:r w:rsidRPr="00436C2A">
              <w:rPr>
                <w:color w:val="FF0000"/>
                <w:sz w:val="26"/>
                <w:szCs w:val="26"/>
              </w:rPr>
              <w:t>протокол №</w:t>
            </w:r>
            <w:r w:rsidR="007A25B2" w:rsidRPr="007A25B2">
              <w:rPr>
                <w:color w:val="FF0000"/>
                <w:sz w:val="26"/>
                <w:szCs w:val="26"/>
              </w:rPr>
              <w:t>13/2-05/264</w:t>
            </w:r>
            <w:r w:rsidRPr="00436C2A">
              <w:rPr>
                <w:color w:val="FF0000"/>
                <w:sz w:val="26"/>
                <w:szCs w:val="26"/>
              </w:rPr>
              <w:t xml:space="preserve"> от «</w:t>
            </w:r>
            <w:r w:rsidR="007A25B2">
              <w:rPr>
                <w:color w:val="FF0000"/>
                <w:sz w:val="26"/>
                <w:szCs w:val="26"/>
              </w:rPr>
              <w:t>25</w:t>
            </w:r>
            <w:r w:rsidRPr="00436C2A">
              <w:rPr>
                <w:color w:val="FF0000"/>
                <w:sz w:val="26"/>
                <w:szCs w:val="26"/>
              </w:rPr>
              <w:t xml:space="preserve">» </w:t>
            </w:r>
            <w:r w:rsidR="007A25B2">
              <w:rPr>
                <w:color w:val="FF0000"/>
                <w:sz w:val="26"/>
                <w:szCs w:val="26"/>
              </w:rPr>
              <w:t xml:space="preserve">августа </w:t>
            </w:r>
            <w:r w:rsidRPr="00436C2A">
              <w:rPr>
                <w:color w:val="FF0000"/>
                <w:sz w:val="26"/>
                <w:szCs w:val="26"/>
              </w:rPr>
              <w:t>2023 г.)</w:t>
            </w:r>
          </w:p>
          <w:p w:rsidR="00A32144" w:rsidRDefault="00A32144" w:rsidP="00A32144">
            <w:pPr>
              <w:snapToGrid w:val="0"/>
              <w:rPr>
                <w:bCs/>
                <w:color w:val="000000"/>
              </w:rPr>
            </w:pPr>
          </w:p>
          <w:p w:rsidR="00A32144" w:rsidRPr="00CA3B8F" w:rsidRDefault="00A32144" w:rsidP="00A32144">
            <w:pPr>
              <w:snapToGrid w:val="0"/>
              <w:rPr>
                <w:bCs/>
                <w:color w:val="000000"/>
              </w:rPr>
            </w:pPr>
          </w:p>
          <w:p w:rsidR="00A32144" w:rsidRPr="00CA3B8F" w:rsidRDefault="00A32144" w:rsidP="00A32144">
            <w:pPr>
              <w:snapToGrid w:val="0"/>
              <w:rPr>
                <w:bCs/>
                <w:color w:val="000000"/>
              </w:rPr>
            </w:pPr>
          </w:p>
        </w:tc>
      </w:tr>
      <w:tr w:rsidR="00A32144" w:rsidRPr="00870350" w:rsidTr="00CF30E9">
        <w:trPr>
          <w:gridAfter w:val="1"/>
          <w:wAfter w:w="284" w:type="dxa"/>
          <w:trHeight w:val="2116"/>
        </w:trPr>
        <w:tc>
          <w:tcPr>
            <w:tcW w:w="4928" w:type="dxa"/>
          </w:tcPr>
          <w:p w:rsidR="00A32144" w:rsidRPr="00CA3B8F" w:rsidRDefault="00A32144" w:rsidP="00A32144">
            <w:pPr>
              <w:rPr>
                <w:color w:val="000000"/>
              </w:rPr>
            </w:pPr>
          </w:p>
          <w:p w:rsidR="00A32144" w:rsidRPr="00CA3B8F" w:rsidRDefault="00A32144" w:rsidP="00A32144">
            <w:pPr>
              <w:snapToGrid w:val="0"/>
              <w:rPr>
                <w:color w:val="000000"/>
              </w:rPr>
            </w:pPr>
          </w:p>
          <w:p w:rsidR="00A32144" w:rsidRDefault="00A32144" w:rsidP="00A32144">
            <w:pPr>
              <w:snapToGrid w:val="0"/>
              <w:rPr>
                <w:color w:val="000000"/>
              </w:rPr>
            </w:pPr>
          </w:p>
          <w:p w:rsidR="00A32144" w:rsidRDefault="00A32144" w:rsidP="00A32144">
            <w:pPr>
              <w:snapToGrid w:val="0"/>
              <w:rPr>
                <w:color w:val="000000"/>
              </w:rPr>
            </w:pPr>
          </w:p>
          <w:p w:rsidR="00A32144" w:rsidRPr="00CA3B8F" w:rsidRDefault="00A32144" w:rsidP="00A32144">
            <w:pPr>
              <w:snapToGrid w:val="0"/>
              <w:rPr>
                <w:color w:val="000000"/>
              </w:rPr>
            </w:pPr>
          </w:p>
          <w:p w:rsidR="00A32144" w:rsidRPr="00CA3B8F" w:rsidRDefault="00A32144" w:rsidP="00A32144">
            <w:pPr>
              <w:snapToGrid w:val="0"/>
              <w:rPr>
                <w:color w:val="000000"/>
              </w:rPr>
            </w:pPr>
          </w:p>
        </w:tc>
        <w:tc>
          <w:tcPr>
            <w:tcW w:w="4819" w:type="dxa"/>
          </w:tcPr>
          <w:p w:rsidR="00A32144" w:rsidRPr="00CA3B8F" w:rsidRDefault="00A32144" w:rsidP="00A32144">
            <w:pPr>
              <w:snapToGrid w:val="0"/>
              <w:rPr>
                <w:color w:val="000000"/>
              </w:rPr>
            </w:pPr>
          </w:p>
        </w:tc>
      </w:tr>
    </w:tbl>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Pr="0040424D" w:rsidRDefault="00BE42C8" w:rsidP="004042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6"/>
          <w:szCs w:val="26"/>
        </w:rPr>
      </w:pPr>
      <w:r w:rsidRPr="0040424D">
        <w:rPr>
          <w:rFonts w:ascii="Times New Roman" w:hAnsi="Times New Roman"/>
          <w:b/>
          <w:bCs/>
          <w:color w:val="auto"/>
          <w:sz w:val="26"/>
          <w:szCs w:val="26"/>
        </w:rPr>
        <w:t>И</w:t>
      </w:r>
      <w:r w:rsidR="00E34105" w:rsidRPr="0040424D">
        <w:rPr>
          <w:rFonts w:ascii="Times New Roman" w:hAnsi="Times New Roman"/>
          <w:b/>
          <w:bCs/>
          <w:color w:val="auto"/>
          <w:sz w:val="26"/>
          <w:szCs w:val="26"/>
        </w:rPr>
        <w:t>ЗВЕЩЕНИЕ</w:t>
      </w:r>
      <w:r w:rsidR="008F15CD" w:rsidRPr="0040424D">
        <w:rPr>
          <w:rFonts w:ascii="Times New Roman" w:hAnsi="Times New Roman"/>
          <w:b/>
          <w:bCs/>
          <w:color w:val="auto"/>
          <w:sz w:val="26"/>
          <w:szCs w:val="26"/>
        </w:rPr>
        <w:t xml:space="preserve"> О ЗАКУПКЕ</w:t>
      </w:r>
    </w:p>
    <w:p w:rsidR="008F15CD" w:rsidRDefault="008F15CD" w:rsidP="0040424D">
      <w:pPr>
        <w:spacing w:after="0"/>
        <w:jc w:val="center"/>
        <w:rPr>
          <w:b/>
          <w:bCs/>
          <w:sz w:val="26"/>
          <w:szCs w:val="26"/>
        </w:rPr>
      </w:pPr>
      <w:r w:rsidRPr="0040424D">
        <w:rPr>
          <w:b/>
          <w:bCs/>
          <w:sz w:val="26"/>
          <w:szCs w:val="26"/>
        </w:rPr>
        <w:t xml:space="preserve">ЗАПРОС </w:t>
      </w:r>
      <w:r w:rsidR="00A162D2" w:rsidRPr="0040424D">
        <w:rPr>
          <w:b/>
          <w:bCs/>
          <w:sz w:val="26"/>
          <w:szCs w:val="26"/>
        </w:rPr>
        <w:t xml:space="preserve">КОТИРОВОК </w:t>
      </w:r>
      <w:r w:rsidRPr="0040424D">
        <w:rPr>
          <w:b/>
          <w:bCs/>
          <w:sz w:val="26"/>
          <w:szCs w:val="26"/>
        </w:rPr>
        <w:t>В ЭЛЕКТРОННОЙ ФОРМЕ</w:t>
      </w:r>
    </w:p>
    <w:p w:rsidR="0040424D" w:rsidRPr="0040424D" w:rsidRDefault="0040424D" w:rsidP="0040424D">
      <w:pPr>
        <w:spacing w:after="0"/>
        <w:jc w:val="center"/>
        <w:rPr>
          <w:b/>
          <w:bCs/>
          <w:sz w:val="26"/>
          <w:szCs w:val="26"/>
        </w:rPr>
      </w:pPr>
    </w:p>
    <w:p w:rsidR="00F02808" w:rsidRPr="00436C2A" w:rsidRDefault="00AB775E" w:rsidP="00AB775E">
      <w:pPr>
        <w:pStyle w:val="ae"/>
        <w:spacing w:after="0"/>
        <w:rPr>
          <w:snapToGrid w:val="0"/>
          <w:color w:val="FF0000"/>
          <w:sz w:val="26"/>
          <w:szCs w:val="26"/>
          <w:vertAlign w:val="superscript"/>
        </w:rPr>
      </w:pPr>
      <w:r>
        <w:rPr>
          <w:b/>
          <w:color w:val="FF0000"/>
        </w:rPr>
        <w:t xml:space="preserve">                                                                 </w:t>
      </w:r>
      <w:r w:rsidR="00DF4008" w:rsidRPr="00436C2A">
        <w:rPr>
          <w:b/>
          <w:color w:val="FF0000"/>
        </w:rPr>
        <w:t xml:space="preserve"> </w:t>
      </w:r>
      <w:r w:rsidR="00724636">
        <w:rPr>
          <w:noProof/>
        </w:rPr>
        <w:t>на выполнение строительно-монтажных работ</w:t>
      </w:r>
      <w:r w:rsidR="00C757BF" w:rsidRPr="002A27FC">
        <w:rPr>
          <w:noProof/>
        </w:rPr>
        <w:t xml:space="preserve"> </w:t>
      </w:r>
      <w:r w:rsidR="00724636">
        <w:rPr>
          <w:noProof/>
        </w:rPr>
        <w:t>по объекту «Строительство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20.07.2022), 002-11-2-02.41-2699» для нужд ПО "АЭС" Архангельского филиала ПАО "Россети Северо-Запад"</w:t>
      </w:r>
    </w:p>
    <w:p w:rsidR="008F15CD" w:rsidRPr="0040424D" w:rsidRDefault="008F15CD" w:rsidP="0040424D">
      <w:pPr>
        <w:widowControl w:val="0"/>
        <w:autoSpaceDE w:val="0"/>
        <w:autoSpaceDN w:val="0"/>
        <w:adjustRightInd w:val="0"/>
        <w:spacing w:after="0"/>
        <w:jc w:val="center"/>
        <w:rPr>
          <w:b/>
          <w:bCs/>
          <w:sz w:val="26"/>
          <w:szCs w:val="26"/>
        </w:rPr>
      </w:pPr>
      <w:r w:rsidRPr="0040424D">
        <w:rPr>
          <w:b/>
          <w:bCs/>
          <w:sz w:val="26"/>
          <w:szCs w:val="26"/>
        </w:rPr>
        <w:t>УЧАСТНИКАМИ ЗАКУПКИ МОГУТ БЫТЬ ТОЛЬКО СУБЪЕКТЫ МАЛОГО И СРЕДНЕГО ПРЕДПРИНИМАТЕЛЬСТВА</w:t>
      </w:r>
    </w:p>
    <w:p w:rsidR="008F15CD" w:rsidRDefault="008F15CD" w:rsidP="008F15CD">
      <w:pPr>
        <w:spacing w:after="120"/>
        <w:jc w:val="center"/>
        <w:rPr>
          <w:b/>
          <w:bCs/>
        </w:rPr>
      </w:pPr>
    </w:p>
    <w:p w:rsidR="00634304" w:rsidRDefault="00634304"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9A139E" w:rsidRDefault="009A139E" w:rsidP="008F15CD">
      <w:pPr>
        <w:spacing w:after="120"/>
        <w:jc w:val="center"/>
        <w:rPr>
          <w:b/>
          <w:bCs/>
        </w:rPr>
      </w:pPr>
    </w:p>
    <w:p w:rsidR="009A139E" w:rsidRDefault="009A139E" w:rsidP="008F15CD">
      <w:pPr>
        <w:spacing w:after="120"/>
        <w:jc w:val="center"/>
        <w:rPr>
          <w:b/>
          <w:bCs/>
        </w:rPr>
      </w:pPr>
    </w:p>
    <w:p w:rsidR="008F15CD" w:rsidRDefault="008F15CD" w:rsidP="008F15CD">
      <w:pPr>
        <w:spacing w:after="120"/>
        <w:jc w:val="center"/>
        <w:rPr>
          <w:b/>
          <w:bCs/>
        </w:rPr>
      </w:pPr>
    </w:p>
    <w:p w:rsidR="00D949FA" w:rsidRDefault="00D949FA" w:rsidP="008F15CD">
      <w:pPr>
        <w:spacing w:after="120"/>
        <w:jc w:val="center"/>
        <w:rPr>
          <w:b/>
          <w:bCs/>
        </w:rPr>
      </w:pPr>
    </w:p>
    <w:p w:rsidR="00D949FA" w:rsidRDefault="00D949FA" w:rsidP="008F15CD">
      <w:pPr>
        <w:spacing w:after="120"/>
        <w:jc w:val="center"/>
        <w:rPr>
          <w:b/>
          <w:bCs/>
        </w:rPr>
      </w:pPr>
    </w:p>
    <w:p w:rsidR="008F15CD" w:rsidRPr="00C70643" w:rsidRDefault="008F15CD" w:rsidP="008F15CD">
      <w:pPr>
        <w:pStyle w:val="ae"/>
        <w:spacing w:after="0"/>
        <w:jc w:val="center"/>
        <w:rPr>
          <w:b/>
          <w:bCs/>
        </w:rPr>
      </w:pPr>
      <w:r w:rsidRPr="00796A96">
        <w:rPr>
          <w:b/>
          <w:bCs/>
        </w:rPr>
        <w:t xml:space="preserve">г. </w:t>
      </w:r>
      <w:r w:rsidR="00436C2A" w:rsidRPr="00436C2A">
        <w:rPr>
          <w:b/>
          <w:color w:val="000000"/>
          <w:shd w:val="clear" w:color="auto" w:fill="DEEAF6"/>
        </w:rPr>
        <w:t>Архангельск</w:t>
      </w:r>
      <w:r w:rsidRPr="00725331">
        <w:rPr>
          <w:b/>
          <w:bCs/>
        </w:rPr>
        <w:br/>
      </w:r>
      <w:r w:rsidRPr="00995C7A">
        <w:rPr>
          <w:b/>
          <w:color w:val="000000"/>
          <w:shd w:val="clear" w:color="auto" w:fill="DEEAF6"/>
        </w:rPr>
        <w:t>20</w:t>
      </w:r>
      <w:r w:rsidR="004832E1">
        <w:rPr>
          <w:b/>
          <w:color w:val="000000"/>
          <w:shd w:val="clear" w:color="auto" w:fill="DEEAF6"/>
        </w:rPr>
        <w:t>2</w:t>
      </w:r>
      <w:r w:rsidR="00C92580">
        <w:rPr>
          <w:b/>
          <w:color w:val="000000"/>
          <w:shd w:val="clear" w:color="auto" w:fill="DEEAF6"/>
        </w:rPr>
        <w:t>3</w:t>
      </w:r>
      <w:r w:rsidRPr="00995C7A">
        <w:rPr>
          <w:b/>
          <w:color w:val="000000"/>
          <w:shd w:val="clear" w:color="auto" w:fill="DEEAF6"/>
        </w:rPr>
        <w:t xml:space="preserve"> год</w:t>
      </w:r>
      <w:r w:rsidRPr="00C70643">
        <w:rPr>
          <w:sz w:val="28"/>
          <w:szCs w:val="28"/>
        </w:rPr>
        <w:t xml:space="preserve"> </w:t>
      </w:r>
      <w:r w:rsidRPr="00C70643">
        <w:rPr>
          <w:sz w:val="28"/>
          <w:szCs w:val="28"/>
        </w:rPr>
        <w:br w:type="page"/>
      </w:r>
    </w:p>
    <w:p w:rsidR="008F15CD" w:rsidRPr="000B147F" w:rsidRDefault="008F15CD" w:rsidP="008F15CD">
      <w:pPr>
        <w:pStyle w:val="11"/>
        <w:keepNext w:val="0"/>
        <w:tabs>
          <w:tab w:val="clear" w:pos="432"/>
        </w:tabs>
        <w:spacing w:before="0" w:after="0"/>
        <w:ind w:left="567" w:firstLine="0"/>
        <w:rPr>
          <w:rStyle w:val="12"/>
          <w:rFonts w:ascii="Times New Roman" w:hAnsi="Times New Roman" w:cs="Times New Roman"/>
          <w:b w:val="0"/>
          <w:caps/>
          <w:color w:val="auto"/>
          <w:sz w:val="24"/>
          <w:szCs w:val="24"/>
        </w:rPr>
      </w:pPr>
      <w:bookmarkStart w:id="0" w:name="_Toc133937889"/>
      <w:r w:rsidRPr="000B147F">
        <w:rPr>
          <w:rStyle w:val="12"/>
          <w:rFonts w:ascii="Times New Roman" w:hAnsi="Times New Roman" w:cs="Times New Roman"/>
          <w:caps/>
          <w:color w:val="auto"/>
          <w:sz w:val="24"/>
          <w:szCs w:val="24"/>
        </w:rPr>
        <w:lastRenderedPageBreak/>
        <w:t>СОДЕРЖАНИЕ</w:t>
      </w:r>
      <w:bookmarkEnd w:id="0"/>
    </w:p>
    <w:p w:rsidR="008F15CD" w:rsidRPr="00C70643" w:rsidRDefault="008F15CD" w:rsidP="008F15CD">
      <w:pPr>
        <w:keepNext/>
        <w:keepLines/>
        <w:widowControl w:val="0"/>
        <w:suppressLineNumbers/>
        <w:suppressAutoHyphens/>
        <w:spacing w:after="0"/>
        <w:ind w:firstLine="567"/>
        <w:jc w:val="left"/>
      </w:pPr>
    </w:p>
    <w:p w:rsidR="004149E2" w:rsidRDefault="008F15CD">
      <w:pPr>
        <w:pStyle w:val="14"/>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33937889" w:history="1">
        <w:r w:rsidR="004149E2" w:rsidRPr="007C4C9A">
          <w:rPr>
            <w:rStyle w:val="afe"/>
            <w:rFonts w:eastAsiaTheme="majorEastAsia"/>
            <w:noProof/>
          </w:rPr>
          <w:t>СОДЕРЖАНИЕ</w:t>
        </w:r>
        <w:r w:rsidR="004149E2">
          <w:rPr>
            <w:noProof/>
            <w:webHidden/>
          </w:rPr>
          <w:tab/>
        </w:r>
        <w:r w:rsidR="004149E2">
          <w:rPr>
            <w:noProof/>
            <w:webHidden/>
          </w:rPr>
          <w:fldChar w:fldCharType="begin"/>
        </w:r>
        <w:r w:rsidR="004149E2">
          <w:rPr>
            <w:noProof/>
            <w:webHidden/>
          </w:rPr>
          <w:instrText xml:space="preserve"> PAGEREF _Toc133937889 \h </w:instrText>
        </w:r>
        <w:r w:rsidR="004149E2">
          <w:rPr>
            <w:noProof/>
            <w:webHidden/>
          </w:rPr>
        </w:r>
        <w:r w:rsidR="004149E2">
          <w:rPr>
            <w:noProof/>
            <w:webHidden/>
          </w:rPr>
          <w:fldChar w:fldCharType="separate"/>
        </w:r>
        <w:r w:rsidR="00724636">
          <w:rPr>
            <w:noProof/>
            <w:webHidden/>
          </w:rPr>
          <w:t>2</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890" w:history="1">
        <w:r w:rsidR="004149E2" w:rsidRPr="007C4C9A">
          <w:rPr>
            <w:rStyle w:val="afe"/>
            <w:rFonts w:eastAsiaTheme="majorEastAsia"/>
            <w:noProof/>
          </w:rPr>
          <w:t>I.</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ОБЩИЕ УСЛОВИЯ ПРОВЕДЕНИЯ закупки</w:t>
        </w:r>
        <w:r w:rsidR="004149E2">
          <w:rPr>
            <w:noProof/>
            <w:webHidden/>
          </w:rPr>
          <w:tab/>
        </w:r>
        <w:r w:rsidR="004149E2">
          <w:rPr>
            <w:noProof/>
            <w:webHidden/>
          </w:rPr>
          <w:fldChar w:fldCharType="begin"/>
        </w:r>
        <w:r w:rsidR="004149E2">
          <w:rPr>
            <w:noProof/>
            <w:webHidden/>
          </w:rPr>
          <w:instrText xml:space="preserve"> PAGEREF _Toc133937890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891" w:history="1">
        <w:r w:rsidR="004149E2" w:rsidRPr="007C4C9A">
          <w:rPr>
            <w:rStyle w:val="afe"/>
            <w:rFonts w:eastAsiaTheme="majorEastAsia"/>
            <w:noProof/>
          </w:rPr>
          <w:t>1.</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ОБЩИЕ ПОЛОЖЕНИЯ</w:t>
        </w:r>
        <w:r w:rsidR="004149E2">
          <w:rPr>
            <w:noProof/>
            <w:webHidden/>
          </w:rPr>
          <w:tab/>
        </w:r>
        <w:r w:rsidR="004149E2">
          <w:rPr>
            <w:noProof/>
            <w:webHidden/>
          </w:rPr>
          <w:fldChar w:fldCharType="begin"/>
        </w:r>
        <w:r w:rsidR="004149E2">
          <w:rPr>
            <w:noProof/>
            <w:webHidden/>
          </w:rPr>
          <w:instrText xml:space="preserve"> PAGEREF _Toc133937891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2" w:history="1">
        <w:r w:rsidR="004149E2" w:rsidRPr="007C4C9A">
          <w:rPr>
            <w:rStyle w:val="afe"/>
            <w:rFonts w:eastAsiaTheme="majorEastAsia"/>
            <w:noProof/>
          </w:rPr>
          <w:t>1.1.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Правовой статус документов</w:t>
        </w:r>
        <w:r w:rsidR="004149E2">
          <w:rPr>
            <w:noProof/>
            <w:webHidden/>
          </w:rPr>
          <w:tab/>
        </w:r>
        <w:r w:rsidR="004149E2">
          <w:rPr>
            <w:noProof/>
            <w:webHidden/>
          </w:rPr>
          <w:fldChar w:fldCharType="begin"/>
        </w:r>
        <w:r w:rsidR="004149E2">
          <w:rPr>
            <w:noProof/>
            <w:webHidden/>
          </w:rPr>
          <w:instrText xml:space="preserve"> PAGEREF _Toc133937892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3" w:history="1">
        <w:r w:rsidR="004149E2" w:rsidRPr="007C4C9A">
          <w:rPr>
            <w:rStyle w:val="afe"/>
            <w:rFonts w:eastAsiaTheme="majorEastAsia"/>
            <w:noProof/>
          </w:rPr>
          <w:t>1.2.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Заказчик, предмет и условия проведения закупки.</w:t>
        </w:r>
        <w:r w:rsidR="004149E2">
          <w:rPr>
            <w:noProof/>
            <w:webHidden/>
          </w:rPr>
          <w:tab/>
        </w:r>
        <w:r w:rsidR="004149E2">
          <w:rPr>
            <w:noProof/>
            <w:webHidden/>
          </w:rPr>
          <w:fldChar w:fldCharType="begin"/>
        </w:r>
        <w:r w:rsidR="004149E2">
          <w:rPr>
            <w:noProof/>
            <w:webHidden/>
          </w:rPr>
          <w:instrText xml:space="preserve"> PAGEREF _Toc133937893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4" w:history="1">
        <w:r w:rsidR="004149E2" w:rsidRPr="007C4C9A">
          <w:rPr>
            <w:rStyle w:val="afe"/>
            <w:rFonts w:eastAsiaTheme="majorEastAsia"/>
            <w:noProof/>
          </w:rPr>
          <w:t>1.3.</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Начальная (максимальная) цена договора (цена лота)</w:t>
        </w:r>
        <w:r w:rsidR="004149E2">
          <w:rPr>
            <w:noProof/>
            <w:webHidden/>
          </w:rPr>
          <w:tab/>
        </w:r>
        <w:r w:rsidR="004149E2">
          <w:rPr>
            <w:noProof/>
            <w:webHidden/>
          </w:rPr>
          <w:fldChar w:fldCharType="begin"/>
        </w:r>
        <w:r w:rsidR="004149E2">
          <w:rPr>
            <w:noProof/>
            <w:webHidden/>
          </w:rPr>
          <w:instrText xml:space="preserve"> PAGEREF _Toc133937894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5" w:history="1">
        <w:r w:rsidR="004149E2" w:rsidRPr="007C4C9A">
          <w:rPr>
            <w:rStyle w:val="afe"/>
            <w:rFonts w:eastAsiaTheme="majorEastAsia"/>
            <w:noProof/>
          </w:rPr>
          <w:t>1.4.</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участникам закупки</w:t>
        </w:r>
        <w:r w:rsidR="004149E2">
          <w:rPr>
            <w:noProof/>
            <w:webHidden/>
          </w:rPr>
          <w:tab/>
        </w:r>
        <w:r w:rsidR="004149E2">
          <w:rPr>
            <w:noProof/>
            <w:webHidden/>
          </w:rPr>
          <w:fldChar w:fldCharType="begin"/>
        </w:r>
        <w:r w:rsidR="004149E2">
          <w:rPr>
            <w:noProof/>
            <w:webHidden/>
          </w:rPr>
          <w:instrText xml:space="preserve"> PAGEREF _Toc133937895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6" w:history="1">
        <w:r w:rsidR="004149E2" w:rsidRPr="007C4C9A">
          <w:rPr>
            <w:rStyle w:val="afe"/>
            <w:rFonts w:eastAsiaTheme="majorEastAsia"/>
            <w:noProof/>
          </w:rPr>
          <w:t>1.5.</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Привлечение соисполнителей (субподрядчиков) к исполнению договора</w:t>
        </w:r>
        <w:r w:rsidR="004149E2">
          <w:rPr>
            <w:noProof/>
            <w:webHidden/>
          </w:rPr>
          <w:tab/>
        </w:r>
        <w:r w:rsidR="004149E2">
          <w:rPr>
            <w:noProof/>
            <w:webHidden/>
          </w:rPr>
          <w:fldChar w:fldCharType="begin"/>
        </w:r>
        <w:r w:rsidR="004149E2">
          <w:rPr>
            <w:noProof/>
            <w:webHidden/>
          </w:rPr>
          <w:instrText xml:space="preserve"> PAGEREF _Toc133937896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7" w:history="1">
        <w:r w:rsidR="004149E2" w:rsidRPr="007C4C9A">
          <w:rPr>
            <w:rStyle w:val="afe"/>
            <w:rFonts w:eastAsiaTheme="majorEastAsia"/>
            <w:noProof/>
          </w:rPr>
          <w:t>1.6.</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Расходы на участие в закупке и при заключении договора</w:t>
        </w:r>
        <w:r w:rsidR="004149E2">
          <w:rPr>
            <w:noProof/>
            <w:webHidden/>
          </w:rPr>
          <w:tab/>
        </w:r>
        <w:r w:rsidR="004149E2">
          <w:rPr>
            <w:noProof/>
            <w:webHidden/>
          </w:rPr>
          <w:fldChar w:fldCharType="begin"/>
        </w:r>
        <w:r w:rsidR="004149E2">
          <w:rPr>
            <w:noProof/>
            <w:webHidden/>
          </w:rPr>
          <w:instrText xml:space="preserve"> PAGEREF _Toc133937897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898" w:history="1">
        <w:r w:rsidR="004149E2" w:rsidRPr="007C4C9A">
          <w:rPr>
            <w:rStyle w:val="afe"/>
            <w:rFonts w:eastAsiaTheme="majorEastAsia"/>
            <w:noProof/>
          </w:rPr>
          <w:t>1.7.</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49E2">
          <w:rPr>
            <w:noProof/>
            <w:webHidden/>
          </w:rPr>
          <w:tab/>
        </w:r>
        <w:r w:rsidR="004149E2">
          <w:rPr>
            <w:noProof/>
            <w:webHidden/>
          </w:rPr>
          <w:fldChar w:fldCharType="begin"/>
        </w:r>
        <w:r w:rsidR="004149E2">
          <w:rPr>
            <w:noProof/>
            <w:webHidden/>
          </w:rPr>
          <w:instrText xml:space="preserve"> PAGEREF _Toc133937898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899" w:history="1">
        <w:r w:rsidR="004149E2" w:rsidRPr="007C4C9A">
          <w:rPr>
            <w:rStyle w:val="afe"/>
            <w:rFonts w:eastAsiaTheme="majorEastAsia"/>
            <w:noProof/>
          </w:rPr>
          <w:t>2.</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ИЗВЕЩЕНИЕ О ЗАКУПКЕ</w:t>
        </w:r>
        <w:r w:rsidR="004149E2">
          <w:rPr>
            <w:noProof/>
            <w:webHidden/>
          </w:rPr>
          <w:tab/>
        </w:r>
        <w:r w:rsidR="004149E2">
          <w:rPr>
            <w:noProof/>
            <w:webHidden/>
          </w:rPr>
          <w:fldChar w:fldCharType="begin"/>
        </w:r>
        <w:r w:rsidR="004149E2">
          <w:rPr>
            <w:noProof/>
            <w:webHidden/>
          </w:rPr>
          <w:instrText xml:space="preserve"> PAGEREF _Toc133937899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0" w:history="1">
        <w:r w:rsidR="004149E2" w:rsidRPr="007C4C9A">
          <w:rPr>
            <w:rStyle w:val="afe"/>
            <w:rFonts w:eastAsiaTheme="majorEastAsia"/>
            <w:noProof/>
          </w:rPr>
          <w:t>2.1.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Предоставление извещения о закупке</w:t>
        </w:r>
        <w:r w:rsidR="004149E2">
          <w:rPr>
            <w:noProof/>
            <w:webHidden/>
          </w:rPr>
          <w:tab/>
        </w:r>
        <w:r w:rsidR="004149E2">
          <w:rPr>
            <w:noProof/>
            <w:webHidden/>
          </w:rPr>
          <w:fldChar w:fldCharType="begin"/>
        </w:r>
        <w:r w:rsidR="004149E2">
          <w:rPr>
            <w:noProof/>
            <w:webHidden/>
          </w:rPr>
          <w:instrText xml:space="preserve"> PAGEREF _Toc133937900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1" w:history="1">
        <w:r w:rsidR="004149E2" w:rsidRPr="007C4C9A">
          <w:rPr>
            <w:rStyle w:val="afe"/>
            <w:rFonts w:eastAsiaTheme="majorEastAsia"/>
            <w:noProof/>
          </w:rPr>
          <w:t>2.2.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Разъяснение положений извещения о закупке</w:t>
        </w:r>
        <w:r w:rsidR="004149E2">
          <w:rPr>
            <w:noProof/>
            <w:webHidden/>
          </w:rPr>
          <w:tab/>
        </w:r>
        <w:r w:rsidR="004149E2">
          <w:rPr>
            <w:noProof/>
            <w:webHidden/>
          </w:rPr>
          <w:fldChar w:fldCharType="begin"/>
        </w:r>
        <w:r w:rsidR="004149E2">
          <w:rPr>
            <w:noProof/>
            <w:webHidden/>
          </w:rPr>
          <w:instrText xml:space="preserve"> PAGEREF _Toc133937901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2" w:history="1">
        <w:r w:rsidR="004149E2" w:rsidRPr="007C4C9A">
          <w:rPr>
            <w:rStyle w:val="afe"/>
            <w:rFonts w:eastAsiaTheme="majorEastAsia"/>
            <w:noProof/>
          </w:rPr>
          <w:t>2.3.</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Внесение изменений в извещение о закупке</w:t>
        </w:r>
        <w:r w:rsidR="004149E2">
          <w:rPr>
            <w:noProof/>
            <w:webHidden/>
          </w:rPr>
          <w:tab/>
        </w:r>
        <w:r w:rsidR="004149E2">
          <w:rPr>
            <w:noProof/>
            <w:webHidden/>
          </w:rPr>
          <w:fldChar w:fldCharType="begin"/>
        </w:r>
        <w:r w:rsidR="004149E2">
          <w:rPr>
            <w:noProof/>
            <w:webHidden/>
          </w:rPr>
          <w:instrText xml:space="preserve"> PAGEREF _Toc133937902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3" w:history="1">
        <w:r w:rsidR="004149E2" w:rsidRPr="007C4C9A">
          <w:rPr>
            <w:rStyle w:val="afe"/>
            <w:rFonts w:eastAsiaTheme="majorEastAsia"/>
            <w:noProof/>
          </w:rPr>
          <w:t>2.4.</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Отмена закупки</w:t>
        </w:r>
        <w:r w:rsidR="004149E2">
          <w:rPr>
            <w:noProof/>
            <w:webHidden/>
          </w:rPr>
          <w:tab/>
        </w:r>
        <w:r w:rsidR="004149E2">
          <w:rPr>
            <w:noProof/>
            <w:webHidden/>
          </w:rPr>
          <w:fldChar w:fldCharType="begin"/>
        </w:r>
        <w:r w:rsidR="004149E2">
          <w:rPr>
            <w:noProof/>
            <w:webHidden/>
          </w:rPr>
          <w:instrText xml:space="preserve"> PAGEREF _Toc133937903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04" w:history="1">
        <w:r w:rsidR="004149E2" w:rsidRPr="007C4C9A">
          <w:rPr>
            <w:rStyle w:val="afe"/>
            <w:rFonts w:eastAsiaTheme="majorEastAsia"/>
            <w:noProof/>
          </w:rPr>
          <w:t>3.</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ТРЕБОВАНИЯ К СОДЕРЖАНИЮ ЗАЯВКИ НА УЧАСТИЕ В ЗАКУПКЕ</w:t>
        </w:r>
        <w:r w:rsidR="004149E2">
          <w:rPr>
            <w:noProof/>
            <w:webHidden/>
          </w:rPr>
          <w:tab/>
        </w:r>
        <w:r w:rsidR="004149E2">
          <w:rPr>
            <w:noProof/>
            <w:webHidden/>
          </w:rPr>
          <w:fldChar w:fldCharType="begin"/>
        </w:r>
        <w:r w:rsidR="004149E2">
          <w:rPr>
            <w:noProof/>
            <w:webHidden/>
          </w:rPr>
          <w:instrText xml:space="preserve"> PAGEREF _Toc133937904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5" w:history="1">
        <w:r w:rsidR="004149E2" w:rsidRPr="007C4C9A">
          <w:rPr>
            <w:rStyle w:val="afe"/>
            <w:rFonts w:eastAsiaTheme="majorEastAsia"/>
            <w:noProof/>
          </w:rPr>
          <w:t>3.1.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оформлению заявки на участие в закупке</w:t>
        </w:r>
        <w:r w:rsidR="004149E2">
          <w:rPr>
            <w:noProof/>
            <w:webHidden/>
          </w:rPr>
          <w:tab/>
        </w:r>
        <w:r w:rsidR="004149E2">
          <w:rPr>
            <w:noProof/>
            <w:webHidden/>
          </w:rPr>
          <w:fldChar w:fldCharType="begin"/>
        </w:r>
        <w:r w:rsidR="004149E2">
          <w:rPr>
            <w:noProof/>
            <w:webHidden/>
          </w:rPr>
          <w:instrText xml:space="preserve"> PAGEREF _Toc133937905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6" w:history="1">
        <w:r w:rsidR="004149E2" w:rsidRPr="007C4C9A">
          <w:rPr>
            <w:rStyle w:val="afe"/>
            <w:rFonts w:eastAsiaTheme="majorEastAsia"/>
            <w:noProof/>
          </w:rPr>
          <w:t>3.2.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Язык документов, входящих в состав заявки на участие в закупке</w:t>
        </w:r>
        <w:r w:rsidR="004149E2">
          <w:rPr>
            <w:noProof/>
            <w:webHidden/>
          </w:rPr>
          <w:tab/>
        </w:r>
        <w:r w:rsidR="004149E2">
          <w:rPr>
            <w:noProof/>
            <w:webHidden/>
          </w:rPr>
          <w:fldChar w:fldCharType="begin"/>
        </w:r>
        <w:r w:rsidR="004149E2">
          <w:rPr>
            <w:noProof/>
            <w:webHidden/>
          </w:rPr>
          <w:instrText xml:space="preserve"> PAGEREF _Toc133937906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7" w:history="1">
        <w:r w:rsidR="004149E2" w:rsidRPr="007C4C9A">
          <w:rPr>
            <w:rStyle w:val="afe"/>
            <w:rFonts w:eastAsiaTheme="majorEastAsia"/>
            <w:noProof/>
          </w:rPr>
          <w:t>3.3.</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валюте заявки</w:t>
        </w:r>
        <w:r w:rsidR="004149E2">
          <w:rPr>
            <w:noProof/>
            <w:webHidden/>
          </w:rPr>
          <w:tab/>
        </w:r>
        <w:r w:rsidR="004149E2">
          <w:rPr>
            <w:noProof/>
            <w:webHidden/>
          </w:rPr>
          <w:fldChar w:fldCharType="begin"/>
        </w:r>
        <w:r w:rsidR="004149E2">
          <w:rPr>
            <w:noProof/>
            <w:webHidden/>
          </w:rPr>
          <w:instrText xml:space="preserve"> PAGEREF _Toc133937907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8" w:history="1">
        <w:r w:rsidR="004149E2" w:rsidRPr="007C4C9A">
          <w:rPr>
            <w:rStyle w:val="afe"/>
            <w:rFonts w:eastAsiaTheme="majorEastAsia"/>
            <w:noProof/>
          </w:rPr>
          <w:t>3.4.</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составу заявки на участие в закупке</w:t>
        </w:r>
        <w:r w:rsidR="004149E2">
          <w:rPr>
            <w:noProof/>
            <w:webHidden/>
          </w:rPr>
          <w:tab/>
        </w:r>
        <w:r w:rsidR="004149E2">
          <w:rPr>
            <w:noProof/>
            <w:webHidden/>
          </w:rPr>
          <w:fldChar w:fldCharType="begin"/>
        </w:r>
        <w:r w:rsidR="004149E2">
          <w:rPr>
            <w:noProof/>
            <w:webHidden/>
          </w:rPr>
          <w:instrText xml:space="preserve"> PAGEREF _Toc133937908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09" w:history="1">
        <w:r w:rsidR="004149E2" w:rsidRPr="007C4C9A">
          <w:rPr>
            <w:rStyle w:val="afe"/>
            <w:rFonts w:eastAsiaTheme="majorEastAsia"/>
            <w:noProof/>
          </w:rPr>
          <w:t>3.5.</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описанию предложения участника закупки</w:t>
        </w:r>
        <w:r w:rsidR="004149E2">
          <w:rPr>
            <w:noProof/>
            <w:webHidden/>
          </w:rPr>
          <w:tab/>
        </w:r>
        <w:r w:rsidR="004149E2">
          <w:rPr>
            <w:noProof/>
            <w:webHidden/>
          </w:rPr>
          <w:fldChar w:fldCharType="begin"/>
        </w:r>
        <w:r w:rsidR="004149E2">
          <w:rPr>
            <w:noProof/>
            <w:webHidden/>
          </w:rPr>
          <w:instrText xml:space="preserve"> PAGEREF _Toc133937909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0" w:history="1">
        <w:r w:rsidR="004149E2" w:rsidRPr="007C4C9A">
          <w:rPr>
            <w:rStyle w:val="afe"/>
            <w:rFonts w:eastAsiaTheme="majorEastAsia"/>
            <w:noProof/>
          </w:rPr>
          <w:t>3.6.</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обеспечению заявок на участие в закупке</w:t>
        </w:r>
        <w:r w:rsidR="004149E2">
          <w:rPr>
            <w:noProof/>
            <w:webHidden/>
          </w:rPr>
          <w:tab/>
        </w:r>
        <w:r w:rsidR="004149E2">
          <w:rPr>
            <w:noProof/>
            <w:webHidden/>
          </w:rPr>
          <w:fldChar w:fldCharType="begin"/>
        </w:r>
        <w:r w:rsidR="004149E2">
          <w:rPr>
            <w:noProof/>
            <w:webHidden/>
          </w:rPr>
          <w:instrText xml:space="preserve"> PAGEREF _Toc133937910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1" w:history="1">
        <w:r w:rsidR="004149E2" w:rsidRPr="007C4C9A">
          <w:rPr>
            <w:rStyle w:val="afe"/>
            <w:rFonts w:eastAsiaTheme="majorEastAsia"/>
            <w:noProof/>
          </w:rPr>
          <w:t>3.7.</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Порядок действий, осуществляемых Заказчиком в ходе проведения закупки, в случае предложения участником закупки аномально низкой цены</w:t>
        </w:r>
        <w:r w:rsidR="004149E2">
          <w:rPr>
            <w:noProof/>
            <w:webHidden/>
          </w:rPr>
          <w:tab/>
        </w:r>
        <w:r w:rsidR="004149E2">
          <w:rPr>
            <w:noProof/>
            <w:webHidden/>
          </w:rPr>
          <w:fldChar w:fldCharType="begin"/>
        </w:r>
        <w:r w:rsidR="004149E2">
          <w:rPr>
            <w:noProof/>
            <w:webHidden/>
          </w:rPr>
          <w:instrText xml:space="preserve"> PAGEREF _Toc133937911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12" w:history="1">
        <w:r w:rsidR="004149E2" w:rsidRPr="007C4C9A">
          <w:rPr>
            <w:rStyle w:val="afe"/>
            <w:rFonts w:eastAsiaTheme="majorEastAsia"/>
            <w:noProof/>
          </w:rPr>
          <w:t>4.</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ПОДАЧА ЗАЯВОК НА УЧАСТИЕ В ЗАКУПКЕ</w:t>
        </w:r>
        <w:r w:rsidR="004149E2">
          <w:rPr>
            <w:noProof/>
            <w:webHidden/>
          </w:rPr>
          <w:tab/>
        </w:r>
        <w:r w:rsidR="004149E2">
          <w:rPr>
            <w:noProof/>
            <w:webHidden/>
          </w:rPr>
          <w:fldChar w:fldCharType="begin"/>
        </w:r>
        <w:r w:rsidR="004149E2">
          <w:rPr>
            <w:noProof/>
            <w:webHidden/>
          </w:rPr>
          <w:instrText xml:space="preserve"> PAGEREF _Toc133937912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3" w:history="1">
        <w:r w:rsidR="004149E2" w:rsidRPr="007C4C9A">
          <w:rPr>
            <w:rStyle w:val="afe"/>
            <w:rFonts w:eastAsiaTheme="majorEastAsia"/>
            <w:noProof/>
          </w:rPr>
          <w:t>4.1.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Порядок, место, дата начала и дата окончания срока подачи заявок на участие в закупке</w:t>
        </w:r>
        <w:r w:rsidR="004149E2">
          <w:rPr>
            <w:noProof/>
            <w:webHidden/>
          </w:rPr>
          <w:tab/>
        </w:r>
        <w:r w:rsidR="004149E2">
          <w:rPr>
            <w:noProof/>
            <w:webHidden/>
          </w:rPr>
          <w:fldChar w:fldCharType="begin"/>
        </w:r>
        <w:r w:rsidR="004149E2">
          <w:rPr>
            <w:noProof/>
            <w:webHidden/>
          </w:rPr>
          <w:instrText xml:space="preserve"> PAGEREF _Toc133937913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4" w:history="1">
        <w:r w:rsidR="004149E2" w:rsidRPr="007C4C9A">
          <w:rPr>
            <w:rStyle w:val="afe"/>
            <w:rFonts w:eastAsiaTheme="majorEastAsia"/>
            <w:noProof/>
          </w:rPr>
          <w:t>4.2.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Изменения и отзыв заявок на участие в закупке</w:t>
        </w:r>
        <w:r w:rsidR="004149E2">
          <w:rPr>
            <w:noProof/>
            <w:webHidden/>
          </w:rPr>
          <w:tab/>
        </w:r>
        <w:r w:rsidR="004149E2">
          <w:rPr>
            <w:noProof/>
            <w:webHidden/>
          </w:rPr>
          <w:fldChar w:fldCharType="begin"/>
        </w:r>
        <w:r w:rsidR="004149E2">
          <w:rPr>
            <w:noProof/>
            <w:webHidden/>
          </w:rPr>
          <w:instrText xml:space="preserve"> PAGEREF _Toc133937914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15" w:history="1">
        <w:r w:rsidR="004149E2" w:rsidRPr="007C4C9A">
          <w:rPr>
            <w:rStyle w:val="afe"/>
            <w:rFonts w:eastAsiaTheme="majorEastAsia"/>
            <w:noProof/>
          </w:rPr>
          <w:t>5.</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ПОРЯДОК ПРОВЕДЕНИЯ ЗАКУПКИ</w:t>
        </w:r>
        <w:r w:rsidR="004149E2">
          <w:rPr>
            <w:noProof/>
            <w:webHidden/>
          </w:rPr>
          <w:tab/>
        </w:r>
        <w:r w:rsidR="004149E2">
          <w:rPr>
            <w:noProof/>
            <w:webHidden/>
          </w:rPr>
          <w:fldChar w:fldCharType="begin"/>
        </w:r>
        <w:r w:rsidR="004149E2">
          <w:rPr>
            <w:noProof/>
            <w:webHidden/>
          </w:rPr>
          <w:instrText xml:space="preserve"> PAGEREF _Toc133937915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6" w:history="1">
        <w:r w:rsidR="004149E2" w:rsidRPr="007C4C9A">
          <w:rPr>
            <w:rStyle w:val="afe"/>
            <w:rFonts w:eastAsiaTheme="majorEastAsia"/>
            <w:noProof/>
          </w:rPr>
          <w:t>5.1.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Закупочная комиссия</w:t>
        </w:r>
        <w:r w:rsidR="004149E2">
          <w:rPr>
            <w:noProof/>
            <w:webHidden/>
          </w:rPr>
          <w:tab/>
        </w:r>
        <w:r w:rsidR="004149E2">
          <w:rPr>
            <w:noProof/>
            <w:webHidden/>
          </w:rPr>
          <w:fldChar w:fldCharType="begin"/>
        </w:r>
        <w:r w:rsidR="004149E2">
          <w:rPr>
            <w:noProof/>
            <w:webHidden/>
          </w:rPr>
          <w:instrText xml:space="preserve"> PAGEREF _Toc133937916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7" w:history="1">
        <w:r w:rsidR="004149E2" w:rsidRPr="007C4C9A">
          <w:rPr>
            <w:rStyle w:val="afe"/>
            <w:rFonts w:eastAsiaTheme="majorEastAsia"/>
            <w:noProof/>
          </w:rPr>
          <w:t>5.2.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процедуре рассмотрения, оценки и сопоставления заявок участников закупки</w:t>
        </w:r>
        <w:r w:rsidR="004149E2">
          <w:rPr>
            <w:noProof/>
            <w:webHidden/>
          </w:rPr>
          <w:tab/>
        </w:r>
        <w:r w:rsidR="004149E2">
          <w:rPr>
            <w:noProof/>
            <w:webHidden/>
          </w:rPr>
          <w:fldChar w:fldCharType="begin"/>
        </w:r>
        <w:r w:rsidR="004149E2">
          <w:rPr>
            <w:noProof/>
            <w:webHidden/>
          </w:rPr>
          <w:instrText xml:space="preserve"> PAGEREF _Toc133937917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8" w:history="1">
        <w:r w:rsidR="004149E2" w:rsidRPr="007C4C9A">
          <w:rPr>
            <w:rStyle w:val="afe"/>
            <w:rFonts w:eastAsiaTheme="majorEastAsia"/>
            <w:noProof/>
          </w:rPr>
          <w:t>5.3.</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Критерии оценки заявок участников закупки</w:t>
        </w:r>
        <w:r w:rsidR="004149E2">
          <w:rPr>
            <w:noProof/>
            <w:webHidden/>
          </w:rPr>
          <w:tab/>
        </w:r>
        <w:r w:rsidR="004149E2">
          <w:rPr>
            <w:noProof/>
            <w:webHidden/>
          </w:rPr>
          <w:fldChar w:fldCharType="begin"/>
        </w:r>
        <w:r w:rsidR="004149E2">
          <w:rPr>
            <w:noProof/>
            <w:webHidden/>
          </w:rPr>
          <w:instrText xml:space="preserve"> PAGEREF _Toc133937918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19" w:history="1">
        <w:r w:rsidR="004149E2" w:rsidRPr="007C4C9A">
          <w:rPr>
            <w:rStyle w:val="afe"/>
            <w:rFonts w:eastAsiaTheme="majorEastAsia"/>
            <w:noProof/>
          </w:rPr>
          <w:t>5.4.</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Особенности осуществления рассмотрения общих частей заявок</w:t>
        </w:r>
        <w:r w:rsidR="004149E2">
          <w:rPr>
            <w:noProof/>
            <w:webHidden/>
          </w:rPr>
          <w:tab/>
        </w:r>
        <w:r w:rsidR="004149E2">
          <w:rPr>
            <w:noProof/>
            <w:webHidden/>
          </w:rPr>
          <w:fldChar w:fldCharType="begin"/>
        </w:r>
        <w:r w:rsidR="004149E2">
          <w:rPr>
            <w:noProof/>
            <w:webHidden/>
          </w:rPr>
          <w:instrText xml:space="preserve"> PAGEREF _Toc133937919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0" w:history="1">
        <w:r w:rsidR="004149E2" w:rsidRPr="007C4C9A">
          <w:rPr>
            <w:rStyle w:val="afe"/>
            <w:rFonts w:eastAsiaTheme="majorEastAsia"/>
            <w:noProof/>
          </w:rPr>
          <w:t>5.5.</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Особенности осуществления рассмотрения и сопоставления ценовых предложений</w:t>
        </w:r>
        <w:r w:rsidR="004149E2">
          <w:rPr>
            <w:noProof/>
            <w:webHidden/>
          </w:rPr>
          <w:tab/>
        </w:r>
        <w:r w:rsidR="004149E2">
          <w:rPr>
            <w:noProof/>
            <w:webHidden/>
          </w:rPr>
          <w:fldChar w:fldCharType="begin"/>
        </w:r>
        <w:r w:rsidR="004149E2">
          <w:rPr>
            <w:noProof/>
            <w:webHidden/>
          </w:rPr>
          <w:instrText xml:space="preserve"> PAGEREF _Toc133937920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1" w:history="1">
        <w:r w:rsidR="004149E2" w:rsidRPr="007C4C9A">
          <w:rPr>
            <w:rStyle w:val="afe"/>
            <w:rFonts w:eastAsiaTheme="majorEastAsia"/>
            <w:noProof/>
          </w:rPr>
          <w:t>5.6.</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Подведение итогов</w:t>
        </w:r>
        <w:r w:rsidR="004149E2">
          <w:rPr>
            <w:noProof/>
            <w:webHidden/>
          </w:rPr>
          <w:tab/>
        </w:r>
        <w:r w:rsidR="004149E2">
          <w:rPr>
            <w:noProof/>
            <w:webHidden/>
          </w:rPr>
          <w:fldChar w:fldCharType="begin"/>
        </w:r>
        <w:r w:rsidR="004149E2">
          <w:rPr>
            <w:noProof/>
            <w:webHidden/>
          </w:rPr>
          <w:instrText xml:space="preserve"> PAGEREF _Toc133937921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2" w:history="1">
        <w:r w:rsidR="004149E2" w:rsidRPr="007C4C9A">
          <w:rPr>
            <w:rStyle w:val="afe"/>
            <w:rFonts w:eastAsiaTheme="majorEastAsia"/>
            <w:noProof/>
          </w:rPr>
          <w:t>5.7.</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Признание закупки несостоявшейся</w:t>
        </w:r>
        <w:r w:rsidR="004149E2">
          <w:rPr>
            <w:noProof/>
            <w:webHidden/>
          </w:rPr>
          <w:tab/>
        </w:r>
        <w:r w:rsidR="004149E2">
          <w:rPr>
            <w:noProof/>
            <w:webHidden/>
          </w:rPr>
          <w:fldChar w:fldCharType="begin"/>
        </w:r>
        <w:r w:rsidR="004149E2">
          <w:rPr>
            <w:noProof/>
            <w:webHidden/>
          </w:rPr>
          <w:instrText xml:space="preserve"> PAGEREF _Toc133937922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3" w:history="1">
        <w:r w:rsidR="004149E2" w:rsidRPr="007C4C9A">
          <w:rPr>
            <w:rStyle w:val="afe"/>
            <w:rFonts w:eastAsiaTheme="majorEastAsia"/>
            <w:noProof/>
          </w:rPr>
          <w:t>5.8.</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Рассмотрение жалоб и обращений участников закупки</w:t>
        </w:r>
        <w:r w:rsidR="004149E2">
          <w:rPr>
            <w:noProof/>
            <w:webHidden/>
          </w:rPr>
          <w:tab/>
        </w:r>
        <w:r w:rsidR="004149E2">
          <w:rPr>
            <w:noProof/>
            <w:webHidden/>
          </w:rPr>
          <w:fldChar w:fldCharType="begin"/>
        </w:r>
        <w:r w:rsidR="004149E2">
          <w:rPr>
            <w:noProof/>
            <w:webHidden/>
          </w:rPr>
          <w:instrText xml:space="preserve"> PAGEREF _Toc133937923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24" w:history="1">
        <w:r w:rsidR="004149E2" w:rsidRPr="007C4C9A">
          <w:rPr>
            <w:rStyle w:val="afe"/>
            <w:rFonts w:eastAsiaTheme="majorEastAsia"/>
            <w:noProof/>
          </w:rPr>
          <w:t>6.</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ЗАКЛЮЧЕНИЕ, ИЗМЕНЕНИЕ И РАСТОРЖЕНИЕ ДОГОВОРА</w:t>
        </w:r>
        <w:r w:rsidR="004149E2">
          <w:rPr>
            <w:noProof/>
            <w:webHidden/>
          </w:rPr>
          <w:tab/>
        </w:r>
        <w:r w:rsidR="004149E2">
          <w:rPr>
            <w:noProof/>
            <w:webHidden/>
          </w:rPr>
          <w:fldChar w:fldCharType="begin"/>
        </w:r>
        <w:r w:rsidR="004149E2">
          <w:rPr>
            <w:noProof/>
            <w:webHidden/>
          </w:rPr>
          <w:instrText xml:space="preserve"> PAGEREF _Toc133937924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5" w:history="1">
        <w:r w:rsidR="004149E2" w:rsidRPr="007C4C9A">
          <w:rPr>
            <w:rStyle w:val="afe"/>
            <w:rFonts w:eastAsiaTheme="majorEastAsia"/>
            <w:noProof/>
          </w:rPr>
          <w:t>6.1.</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Срок и порядок заключения договора</w:t>
        </w:r>
        <w:r w:rsidR="004149E2">
          <w:rPr>
            <w:noProof/>
            <w:webHidden/>
          </w:rPr>
          <w:tab/>
        </w:r>
        <w:r w:rsidR="004149E2">
          <w:rPr>
            <w:noProof/>
            <w:webHidden/>
          </w:rPr>
          <w:fldChar w:fldCharType="begin"/>
        </w:r>
        <w:r w:rsidR="004149E2">
          <w:rPr>
            <w:noProof/>
            <w:webHidden/>
          </w:rPr>
          <w:instrText xml:space="preserve"> PAGEREF _Toc133937925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6" w:history="1">
        <w:r w:rsidR="004149E2" w:rsidRPr="007C4C9A">
          <w:rPr>
            <w:rStyle w:val="afe"/>
            <w:rFonts w:eastAsiaTheme="majorEastAsia"/>
            <w:noProof/>
          </w:rPr>
          <w:t>6.2.</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Обеспечения исполнения договора, порядок предоставления такого обеспечения, требования к такому обеспечению</w:t>
        </w:r>
        <w:r w:rsidR="004149E2">
          <w:rPr>
            <w:noProof/>
            <w:webHidden/>
          </w:rPr>
          <w:tab/>
        </w:r>
        <w:r w:rsidR="004149E2">
          <w:rPr>
            <w:noProof/>
            <w:webHidden/>
          </w:rPr>
          <w:fldChar w:fldCharType="begin"/>
        </w:r>
        <w:r w:rsidR="004149E2">
          <w:rPr>
            <w:noProof/>
            <w:webHidden/>
          </w:rPr>
          <w:instrText xml:space="preserve"> PAGEREF _Toc133937926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7" w:history="1">
        <w:r w:rsidR="004149E2" w:rsidRPr="007C4C9A">
          <w:rPr>
            <w:rStyle w:val="afe"/>
            <w:rFonts w:eastAsiaTheme="majorEastAsia"/>
            <w:noProof/>
          </w:rPr>
          <w:t>6.3.</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Требования к условиям независимой гарантии, выданной в качестве обеспечения исполнения договора</w:t>
        </w:r>
        <w:r w:rsidR="004149E2">
          <w:rPr>
            <w:noProof/>
            <w:webHidden/>
          </w:rPr>
          <w:tab/>
        </w:r>
        <w:r w:rsidR="004149E2">
          <w:rPr>
            <w:noProof/>
            <w:webHidden/>
          </w:rPr>
          <w:fldChar w:fldCharType="begin"/>
        </w:r>
        <w:r w:rsidR="004149E2">
          <w:rPr>
            <w:noProof/>
            <w:webHidden/>
          </w:rPr>
          <w:instrText xml:space="preserve"> PAGEREF _Toc133937927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8" w:history="1">
        <w:r w:rsidR="004149E2" w:rsidRPr="007C4C9A">
          <w:rPr>
            <w:rStyle w:val="afe"/>
            <w:rFonts w:eastAsiaTheme="majorEastAsia"/>
            <w:noProof/>
          </w:rPr>
          <w:t>6.4.</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Отказ от заключения договора</w:t>
        </w:r>
        <w:r w:rsidR="004149E2">
          <w:rPr>
            <w:noProof/>
            <w:webHidden/>
          </w:rPr>
          <w:tab/>
        </w:r>
        <w:r w:rsidR="004149E2">
          <w:rPr>
            <w:noProof/>
            <w:webHidden/>
          </w:rPr>
          <w:fldChar w:fldCharType="begin"/>
        </w:r>
        <w:r w:rsidR="004149E2">
          <w:rPr>
            <w:noProof/>
            <w:webHidden/>
          </w:rPr>
          <w:instrText xml:space="preserve"> PAGEREF _Toc133937928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29" w:history="1">
        <w:r w:rsidR="004149E2" w:rsidRPr="007C4C9A">
          <w:rPr>
            <w:rStyle w:val="afe"/>
            <w:rFonts w:eastAsiaTheme="majorEastAsia"/>
            <w:noProof/>
          </w:rPr>
          <w:t>6.5.</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Изменение и расторжение договора</w:t>
        </w:r>
        <w:r w:rsidR="004149E2">
          <w:rPr>
            <w:noProof/>
            <w:webHidden/>
          </w:rPr>
          <w:tab/>
        </w:r>
        <w:r w:rsidR="004149E2">
          <w:rPr>
            <w:noProof/>
            <w:webHidden/>
          </w:rPr>
          <w:fldChar w:fldCharType="begin"/>
        </w:r>
        <w:r w:rsidR="004149E2">
          <w:rPr>
            <w:noProof/>
            <w:webHidden/>
          </w:rPr>
          <w:instrText xml:space="preserve"> PAGEREF _Toc133937929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left" w:pos="960"/>
          <w:tab w:val="right" w:leader="dot" w:pos="10195"/>
        </w:tabs>
        <w:rPr>
          <w:rFonts w:asciiTheme="minorHAnsi" w:eastAsiaTheme="minorEastAsia" w:hAnsiTheme="minorHAnsi" w:cstheme="minorBidi"/>
          <w:smallCaps w:val="0"/>
          <w:noProof/>
          <w:sz w:val="22"/>
          <w:szCs w:val="22"/>
        </w:rPr>
      </w:pPr>
      <w:hyperlink w:anchor="_Toc133937930" w:history="1">
        <w:r w:rsidR="004149E2" w:rsidRPr="007C4C9A">
          <w:rPr>
            <w:rStyle w:val="afe"/>
            <w:rFonts w:eastAsiaTheme="majorEastAsia"/>
            <w:noProof/>
          </w:rPr>
          <w:t>6.6.</w:t>
        </w:r>
        <w:r w:rsidR="004149E2">
          <w:rPr>
            <w:rFonts w:asciiTheme="minorHAnsi" w:eastAsiaTheme="minorEastAsia" w:hAnsiTheme="minorHAnsi" w:cstheme="minorBidi"/>
            <w:smallCaps w:val="0"/>
            <w:noProof/>
            <w:sz w:val="22"/>
            <w:szCs w:val="22"/>
          </w:rPr>
          <w:tab/>
        </w:r>
        <w:r w:rsidR="004149E2" w:rsidRPr="007C4C9A">
          <w:rPr>
            <w:rStyle w:val="afe"/>
            <w:rFonts w:eastAsiaTheme="majorEastAsia"/>
            <w:noProof/>
          </w:rPr>
          <w:t>Закупка продукции с разбиением заказа на лоты</w:t>
        </w:r>
        <w:r w:rsidR="004149E2">
          <w:rPr>
            <w:noProof/>
            <w:webHidden/>
          </w:rPr>
          <w:tab/>
        </w:r>
        <w:r w:rsidR="004149E2">
          <w:rPr>
            <w:noProof/>
            <w:webHidden/>
          </w:rPr>
          <w:fldChar w:fldCharType="begin"/>
        </w:r>
        <w:r w:rsidR="004149E2">
          <w:rPr>
            <w:noProof/>
            <w:webHidden/>
          </w:rPr>
          <w:instrText xml:space="preserve"> PAGEREF _Toc133937930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31" w:history="1">
        <w:r w:rsidR="004149E2" w:rsidRPr="007C4C9A">
          <w:rPr>
            <w:rStyle w:val="afe"/>
            <w:rFonts w:eastAsiaTheme="majorEastAsia"/>
            <w:noProof/>
          </w:rPr>
          <w:t>II.</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ИНФОРМАЦИОННАЯ КАРТА ЗА</w:t>
        </w:r>
        <w:r w:rsidR="004149E2" w:rsidRPr="007C4C9A">
          <w:rPr>
            <w:rStyle w:val="afe"/>
            <w:rFonts w:eastAsiaTheme="majorEastAsia"/>
            <w:noProof/>
          </w:rPr>
          <w:t>К</w:t>
        </w:r>
        <w:r w:rsidR="004149E2" w:rsidRPr="007C4C9A">
          <w:rPr>
            <w:rStyle w:val="afe"/>
            <w:rFonts w:eastAsiaTheme="majorEastAsia"/>
            <w:noProof/>
          </w:rPr>
          <w:t>УПКИ</w:t>
        </w:r>
        <w:r w:rsidR="004149E2">
          <w:rPr>
            <w:noProof/>
            <w:webHidden/>
          </w:rPr>
          <w:tab/>
        </w:r>
        <w:r w:rsidR="004149E2">
          <w:rPr>
            <w:noProof/>
            <w:webHidden/>
          </w:rPr>
          <w:fldChar w:fldCharType="begin"/>
        </w:r>
        <w:r w:rsidR="004149E2">
          <w:rPr>
            <w:noProof/>
            <w:webHidden/>
          </w:rPr>
          <w:instrText xml:space="preserve"> PAGEREF _Toc133937931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133937932" w:history="1">
        <w:r w:rsidR="004149E2" w:rsidRPr="007C4C9A">
          <w:rPr>
            <w:rStyle w:val="afe"/>
            <w:rFonts w:eastAsiaTheme="majorEastAsia"/>
            <w:noProof/>
          </w:rPr>
          <w:t>III.</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ОБРАЗЦЫ ФОРМ ДЛЯ ЗАПОЛНЕНИЯ УЧАСТНИКАМИ ЗАКУПКИ</w:t>
        </w:r>
        <w:r w:rsidR="004149E2">
          <w:rPr>
            <w:noProof/>
            <w:webHidden/>
          </w:rPr>
          <w:tab/>
        </w:r>
        <w:r w:rsidR="004149E2">
          <w:rPr>
            <w:noProof/>
            <w:webHidden/>
          </w:rPr>
          <w:fldChar w:fldCharType="begin"/>
        </w:r>
        <w:r w:rsidR="004149E2">
          <w:rPr>
            <w:noProof/>
            <w:webHidden/>
          </w:rPr>
          <w:instrText xml:space="preserve"> PAGEREF _Toc133937932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right" w:leader="dot" w:pos="10195"/>
        </w:tabs>
        <w:rPr>
          <w:rFonts w:asciiTheme="minorHAnsi" w:eastAsiaTheme="minorEastAsia" w:hAnsiTheme="minorHAnsi" w:cstheme="minorBidi"/>
          <w:smallCaps w:val="0"/>
          <w:noProof/>
          <w:sz w:val="22"/>
          <w:szCs w:val="22"/>
        </w:rPr>
      </w:pPr>
      <w:hyperlink w:anchor="_Toc133937933" w:history="1">
        <w:r w:rsidR="004149E2" w:rsidRPr="007C4C9A">
          <w:rPr>
            <w:rStyle w:val="afe"/>
            <w:rFonts w:eastAsiaTheme="majorEastAsia"/>
            <w:noProof/>
          </w:rPr>
          <w:t>ФОРМА ТЕХНИЧЕСКОЕ ПРЕДЛОЖЕНИЕ</w:t>
        </w:r>
        <w:r w:rsidR="004149E2">
          <w:rPr>
            <w:noProof/>
            <w:webHidden/>
          </w:rPr>
          <w:tab/>
        </w:r>
        <w:r w:rsidR="004149E2">
          <w:rPr>
            <w:noProof/>
            <w:webHidden/>
          </w:rPr>
          <w:fldChar w:fldCharType="begin"/>
        </w:r>
        <w:r w:rsidR="004149E2">
          <w:rPr>
            <w:noProof/>
            <w:webHidden/>
          </w:rPr>
          <w:instrText xml:space="preserve"> PAGEREF _Toc133937933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right" w:leader="dot" w:pos="10195"/>
        </w:tabs>
        <w:rPr>
          <w:rFonts w:asciiTheme="minorHAnsi" w:eastAsiaTheme="minorEastAsia" w:hAnsiTheme="minorHAnsi" w:cstheme="minorBidi"/>
          <w:smallCaps w:val="0"/>
          <w:noProof/>
          <w:sz w:val="22"/>
          <w:szCs w:val="22"/>
        </w:rPr>
      </w:pPr>
      <w:hyperlink w:anchor="_Toc133937934" w:history="1">
        <w:r w:rsidR="004149E2" w:rsidRPr="007C4C9A">
          <w:rPr>
            <w:rStyle w:val="afe"/>
            <w:rFonts w:eastAsiaTheme="majorEastAsia"/>
            <w:noProof/>
          </w:rPr>
          <w:t>ФОРМА Информация об участнике закупки</w:t>
        </w:r>
        <w:r w:rsidR="004149E2">
          <w:rPr>
            <w:noProof/>
            <w:webHidden/>
          </w:rPr>
          <w:tab/>
        </w:r>
        <w:r w:rsidR="004149E2">
          <w:rPr>
            <w:noProof/>
            <w:webHidden/>
          </w:rPr>
          <w:fldChar w:fldCharType="begin"/>
        </w:r>
        <w:r w:rsidR="004149E2">
          <w:rPr>
            <w:noProof/>
            <w:webHidden/>
          </w:rPr>
          <w:instrText xml:space="preserve"> PAGEREF _Toc133937934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right" w:leader="dot" w:pos="10195"/>
        </w:tabs>
        <w:rPr>
          <w:rFonts w:asciiTheme="minorHAnsi" w:eastAsiaTheme="minorEastAsia" w:hAnsiTheme="minorHAnsi" w:cstheme="minorBidi"/>
          <w:smallCaps w:val="0"/>
          <w:noProof/>
          <w:sz w:val="22"/>
          <w:szCs w:val="22"/>
        </w:rPr>
      </w:pPr>
      <w:hyperlink w:anchor="_Toc133937935" w:history="1">
        <w:r w:rsidR="004149E2" w:rsidRPr="007C4C9A">
          <w:rPr>
            <w:rStyle w:val="afe"/>
            <w:rFonts w:eastAsiaTheme="majorEastAsia"/>
            <w:noProof/>
          </w:rPr>
          <w:t>Форма Сведение о наименовании страны происхождения поставляемого товара</w:t>
        </w:r>
        <w:r w:rsidR="004149E2">
          <w:rPr>
            <w:noProof/>
            <w:webHidden/>
          </w:rPr>
          <w:tab/>
        </w:r>
        <w:r w:rsidR="004149E2">
          <w:rPr>
            <w:noProof/>
            <w:webHidden/>
          </w:rPr>
          <w:fldChar w:fldCharType="begin"/>
        </w:r>
        <w:r w:rsidR="004149E2">
          <w:rPr>
            <w:noProof/>
            <w:webHidden/>
          </w:rPr>
          <w:instrText xml:space="preserve"> PAGEREF _Toc133937935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25"/>
        <w:tabs>
          <w:tab w:val="right" w:leader="dot" w:pos="10195"/>
        </w:tabs>
        <w:rPr>
          <w:rFonts w:asciiTheme="minorHAnsi" w:eastAsiaTheme="minorEastAsia" w:hAnsiTheme="minorHAnsi" w:cstheme="minorBidi"/>
          <w:smallCaps w:val="0"/>
          <w:noProof/>
          <w:sz w:val="22"/>
          <w:szCs w:val="22"/>
        </w:rPr>
      </w:pPr>
      <w:hyperlink w:anchor="_Toc133937936" w:history="1">
        <w:r w:rsidR="004149E2" w:rsidRPr="007C4C9A">
          <w:rPr>
            <w:rStyle w:val="afe"/>
            <w:rFonts w:eastAsiaTheme="majorEastAsia"/>
            <w:noProof/>
          </w:rPr>
          <w:t>Типовая форма независимой гарантии обеспечения заявки участника закупочной процедуры</w:t>
        </w:r>
        <w:r w:rsidR="004149E2">
          <w:rPr>
            <w:noProof/>
            <w:webHidden/>
          </w:rPr>
          <w:tab/>
        </w:r>
        <w:r w:rsidR="004149E2">
          <w:rPr>
            <w:noProof/>
            <w:webHidden/>
          </w:rPr>
          <w:fldChar w:fldCharType="begin"/>
        </w:r>
        <w:r w:rsidR="004149E2">
          <w:rPr>
            <w:noProof/>
            <w:webHidden/>
          </w:rPr>
          <w:instrText xml:space="preserve"> PAGEREF _Toc133937936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133937937" w:history="1">
        <w:r w:rsidR="004149E2" w:rsidRPr="007C4C9A">
          <w:rPr>
            <w:rStyle w:val="afe"/>
            <w:rFonts w:eastAsiaTheme="majorEastAsia"/>
            <w:noProof/>
          </w:rPr>
          <w:t>IV.</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ПРОЕКТ ДОГОВОРА</w:t>
        </w:r>
        <w:r w:rsidR="004149E2">
          <w:rPr>
            <w:noProof/>
            <w:webHidden/>
          </w:rPr>
          <w:tab/>
        </w:r>
        <w:r w:rsidR="004149E2">
          <w:rPr>
            <w:noProof/>
            <w:webHidden/>
          </w:rPr>
          <w:fldChar w:fldCharType="begin"/>
        </w:r>
        <w:r w:rsidR="004149E2">
          <w:rPr>
            <w:noProof/>
            <w:webHidden/>
          </w:rPr>
          <w:instrText xml:space="preserve"> PAGEREF _Toc133937937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33937938" w:history="1">
        <w:r w:rsidR="004149E2" w:rsidRPr="007C4C9A">
          <w:rPr>
            <w:rStyle w:val="afe"/>
            <w:rFonts w:eastAsiaTheme="majorEastAsia"/>
            <w:noProof/>
          </w:rPr>
          <w:t>V.</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ТЕХНИЧЕСКАЯ ЧАСТЬ</w:t>
        </w:r>
        <w:r w:rsidR="004149E2">
          <w:rPr>
            <w:noProof/>
            <w:webHidden/>
          </w:rPr>
          <w:tab/>
        </w:r>
        <w:r w:rsidR="004149E2">
          <w:rPr>
            <w:noProof/>
            <w:webHidden/>
          </w:rPr>
          <w:fldChar w:fldCharType="begin"/>
        </w:r>
        <w:r w:rsidR="004149E2">
          <w:rPr>
            <w:noProof/>
            <w:webHidden/>
          </w:rPr>
          <w:instrText xml:space="preserve"> PAGEREF _Toc133937938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4149E2" w:rsidRDefault="007A25B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133937939" w:history="1">
        <w:r w:rsidR="004149E2" w:rsidRPr="007C4C9A">
          <w:rPr>
            <w:rStyle w:val="afe"/>
            <w:rFonts w:eastAsiaTheme="majorEastAsia"/>
            <w:noProof/>
          </w:rPr>
          <w:t>VI.</w:t>
        </w:r>
        <w:r w:rsidR="004149E2">
          <w:rPr>
            <w:rFonts w:asciiTheme="minorHAnsi" w:eastAsiaTheme="minorEastAsia" w:hAnsiTheme="minorHAnsi" w:cstheme="minorBidi"/>
            <w:b w:val="0"/>
            <w:bCs w:val="0"/>
            <w:caps w:val="0"/>
            <w:noProof/>
            <w:sz w:val="22"/>
            <w:szCs w:val="22"/>
          </w:rPr>
          <w:tab/>
        </w:r>
        <w:r w:rsidR="004149E2" w:rsidRPr="007C4C9A">
          <w:rPr>
            <w:rStyle w:val="afe"/>
            <w:rFonts w:eastAsiaTheme="majorEastAsia"/>
            <w:noProof/>
          </w:rPr>
          <w:t>ОБОСНОВАНИЕ НМЦ</w:t>
        </w:r>
        <w:r w:rsidR="004149E2">
          <w:rPr>
            <w:noProof/>
            <w:webHidden/>
          </w:rPr>
          <w:tab/>
        </w:r>
        <w:r w:rsidR="004149E2">
          <w:rPr>
            <w:noProof/>
            <w:webHidden/>
          </w:rPr>
          <w:fldChar w:fldCharType="begin"/>
        </w:r>
        <w:r w:rsidR="004149E2">
          <w:rPr>
            <w:noProof/>
            <w:webHidden/>
          </w:rPr>
          <w:instrText xml:space="preserve"> PAGEREF _Toc133937939 \h </w:instrText>
        </w:r>
        <w:r w:rsidR="004149E2">
          <w:rPr>
            <w:noProof/>
            <w:webHidden/>
          </w:rPr>
        </w:r>
        <w:r w:rsidR="004149E2">
          <w:rPr>
            <w:noProof/>
            <w:webHidden/>
          </w:rPr>
          <w:fldChar w:fldCharType="separate"/>
        </w:r>
        <w:r w:rsidR="00724636">
          <w:rPr>
            <w:noProof/>
            <w:webHidden/>
          </w:rPr>
          <w:t>3</w:t>
        </w:r>
        <w:r w:rsidR="004149E2">
          <w:rPr>
            <w:noProof/>
            <w:webHidden/>
          </w:rPr>
          <w:fldChar w:fldCharType="end"/>
        </w:r>
      </w:hyperlink>
    </w:p>
    <w:p w:rsidR="008F15CD" w:rsidRPr="000B147F" w:rsidRDefault="008F15CD" w:rsidP="00E86712">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8F15CD" w:rsidRPr="00CA0995" w:rsidRDefault="008F15CD" w:rsidP="007F24E8">
      <w:pPr>
        <w:pStyle w:val="11"/>
        <w:numPr>
          <w:ilvl w:val="0"/>
          <w:numId w:val="4"/>
        </w:numPr>
        <w:spacing w:before="0" w:after="0"/>
        <w:ind w:left="0" w:firstLine="567"/>
        <w:rPr>
          <w:rStyle w:val="12"/>
          <w:rFonts w:ascii="Times New Roman" w:hAnsi="Times New Roman" w:cs="Times New Roman"/>
          <w:b w:val="0"/>
          <w:bCs w:val="0"/>
          <w:caps/>
          <w:sz w:val="24"/>
          <w:szCs w:val="24"/>
        </w:rPr>
      </w:pPr>
      <w:bookmarkStart w:id="1" w:name="_ОБЩИЕ_УСЛОВИЯ_ПРОВЕДЕНИЯ"/>
      <w:bookmarkStart w:id="2" w:name="_Ref166642713"/>
      <w:bookmarkStart w:id="3" w:name="_Toc133937890"/>
      <w:bookmarkEnd w:id="1"/>
      <w:r w:rsidRPr="00CA0995">
        <w:rPr>
          <w:rStyle w:val="12"/>
          <w:rFonts w:ascii="Times New Roman" w:hAnsi="Times New Roman" w:cs="Times New Roman"/>
          <w:caps/>
          <w:color w:val="auto"/>
          <w:sz w:val="24"/>
          <w:szCs w:val="24"/>
        </w:rPr>
        <w:t xml:space="preserve">ОБЩИЕ УСЛОВИЯ ПРОВЕДЕНИЯ </w:t>
      </w:r>
      <w:bookmarkEnd w:id="2"/>
      <w:r w:rsidRPr="00CA0995">
        <w:rPr>
          <w:rStyle w:val="12"/>
          <w:rFonts w:ascii="Times New Roman" w:hAnsi="Times New Roman" w:cs="Times New Roman"/>
          <w:caps/>
          <w:color w:val="auto"/>
          <w:sz w:val="24"/>
          <w:szCs w:val="24"/>
        </w:rPr>
        <w:t>закупки</w:t>
      </w:r>
      <w:bookmarkEnd w:id="3"/>
    </w:p>
    <w:p w:rsidR="008F15CD" w:rsidRPr="00CA0995" w:rsidRDefault="008F15CD" w:rsidP="007F24E8">
      <w:pPr>
        <w:keepNext/>
      </w:pPr>
    </w:p>
    <w:p w:rsidR="008F15CD" w:rsidRPr="0040424D" w:rsidRDefault="008F15CD" w:rsidP="0040424D">
      <w:pPr>
        <w:pStyle w:val="11"/>
        <w:numPr>
          <w:ilvl w:val="0"/>
          <w:numId w:val="1"/>
        </w:numPr>
        <w:spacing w:before="0" w:after="0"/>
        <w:ind w:left="0" w:firstLine="567"/>
        <w:jc w:val="both"/>
        <w:rPr>
          <w:sz w:val="24"/>
          <w:szCs w:val="24"/>
        </w:rPr>
      </w:pPr>
      <w:bookmarkStart w:id="4" w:name="_ОБЩИЕ_ПОЛОЖЕНИЯ"/>
      <w:bookmarkStart w:id="5" w:name="_Toc123405451"/>
      <w:bookmarkStart w:id="6" w:name="_Toc166101206"/>
      <w:bookmarkStart w:id="7" w:name="_Ref166101247"/>
      <w:bookmarkStart w:id="8" w:name="_Ref166101251"/>
      <w:bookmarkStart w:id="9" w:name="_Toc133937891"/>
      <w:bookmarkEnd w:id="4"/>
      <w:r w:rsidRPr="0040424D">
        <w:rPr>
          <w:sz w:val="24"/>
          <w:szCs w:val="24"/>
        </w:rPr>
        <w:t>ОБЩИЕ ПОЛОЖЕНИЯ</w:t>
      </w:r>
      <w:bookmarkEnd w:id="5"/>
      <w:bookmarkEnd w:id="6"/>
      <w:bookmarkEnd w:id="7"/>
      <w:bookmarkEnd w:id="8"/>
      <w:bookmarkEnd w:id="9"/>
    </w:p>
    <w:p w:rsidR="008F15CD" w:rsidRPr="0040424D" w:rsidRDefault="008F15CD" w:rsidP="0040424D">
      <w:pPr>
        <w:pStyle w:val="21"/>
        <w:numPr>
          <w:ilvl w:val="1"/>
          <w:numId w:val="1"/>
        </w:numPr>
        <w:spacing w:after="0"/>
        <w:ind w:left="0" w:firstLine="567"/>
        <w:jc w:val="both"/>
        <w:rPr>
          <w:sz w:val="24"/>
          <w:szCs w:val="24"/>
        </w:rPr>
      </w:pPr>
      <w:bookmarkStart w:id="10" w:name="_Toc133937892"/>
      <w:r w:rsidRPr="0040424D">
        <w:rPr>
          <w:sz w:val="24"/>
          <w:szCs w:val="24"/>
        </w:rPr>
        <w:t>Правовой статус документов</w:t>
      </w:r>
      <w:bookmarkEnd w:id="10"/>
    </w:p>
    <w:p w:rsidR="00957C74" w:rsidRPr="0040424D" w:rsidRDefault="00957C74" w:rsidP="0040424D">
      <w:pPr>
        <w:pStyle w:val="affffb"/>
        <w:keepNext/>
        <w:numPr>
          <w:ilvl w:val="2"/>
          <w:numId w:val="1"/>
        </w:numPr>
        <w:ind w:left="0" w:firstLine="567"/>
        <w:jc w:val="both"/>
      </w:pPr>
      <w:bookmarkStart w:id="11" w:name="_Ref119427085"/>
      <w:bookmarkStart w:id="12" w:name="_Toc123405453"/>
      <w:bookmarkStart w:id="13" w:name="_Ref11225299"/>
      <w:r w:rsidRPr="0040424D">
        <w:t>Настоящ</w:t>
      </w:r>
      <w:r w:rsidR="00C1088D">
        <w:t>е</w:t>
      </w:r>
      <w:r w:rsidR="00402456">
        <w:t>е</w:t>
      </w:r>
      <w:r w:rsidRPr="0040424D">
        <w:t xml:space="preserve"> </w:t>
      </w:r>
      <w:r w:rsidR="004D6022" w:rsidRPr="0040424D">
        <w:t>извещение</w:t>
      </w:r>
      <w:r w:rsidRPr="0040424D">
        <w:t xml:space="preserve"> о закупке </w:t>
      </w:r>
      <w:r w:rsidR="004D6022" w:rsidRPr="0040424D">
        <w:t>(извещение) подготовлено</w:t>
      </w:r>
      <w:r w:rsidRPr="0040424D">
        <w:t xml:space="preserve"> в соответствии </w:t>
      </w:r>
      <w:bookmarkEnd w:id="11"/>
      <w:r w:rsidRPr="0040424D">
        <w:t xml:space="preserve">с требованиями </w:t>
      </w:r>
      <w:hyperlink r:id="rId8" w:history="1">
        <w:r w:rsidRPr="0040424D">
          <w:rPr>
            <w:rStyle w:val="afe"/>
          </w:rPr>
          <w:t>Федерального закона от 18.07.2011 № 223-ФЗ «О закупке товаров, работ, услуг отдельными видами юридических лиц»</w:t>
        </w:r>
      </w:hyperlink>
      <w:r w:rsidRPr="0040424D">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hyperlink r:id="rId9" w:history="1">
        <w:r w:rsidRPr="0040424D">
          <w:rPr>
            <w:rStyle w:val="afe"/>
          </w:rPr>
          <w:t>Единого стандарта закупок ПАО «Россети»</w:t>
        </w:r>
      </w:hyperlink>
      <w:r w:rsidRPr="0040424D">
        <w:t xml:space="preserve"> (далее – Стандарт, Положение о закупке), (в редакции, действующей на дату официального размещения извещения).</w:t>
      </w:r>
    </w:p>
    <w:p w:rsidR="00957C74" w:rsidRPr="0040424D" w:rsidRDefault="00957C74" w:rsidP="0040424D">
      <w:pPr>
        <w:pStyle w:val="affffb"/>
        <w:keepNext/>
        <w:numPr>
          <w:ilvl w:val="2"/>
          <w:numId w:val="1"/>
        </w:numPr>
        <w:ind w:left="0" w:firstLine="567"/>
        <w:jc w:val="both"/>
      </w:pPr>
      <w:r w:rsidRPr="0040424D">
        <w:t>Термины и определения, приме</w:t>
      </w:r>
      <w:r w:rsidR="006822B8" w:rsidRPr="0040424D">
        <w:t>няемые в настоящем</w:t>
      </w:r>
      <w:r w:rsidR="004D6022" w:rsidRPr="0040424D">
        <w:t xml:space="preserve"> извещении</w:t>
      </w:r>
      <w:r w:rsidRPr="0040424D">
        <w:t xml:space="preserve"> о закупке и приложениях к не</w:t>
      </w:r>
      <w:r w:rsidR="006822B8" w:rsidRPr="0040424D">
        <w:t>му</w:t>
      </w:r>
      <w:r w:rsidRPr="0040424D">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w:t>
      </w:r>
      <w:r w:rsidR="004D6022" w:rsidRPr="0040424D">
        <w:t>арту, если настоящим извещением</w:t>
      </w:r>
      <w:r w:rsidRPr="0040424D">
        <w:t xml:space="preserve"> о закупке не установлено иное.</w:t>
      </w:r>
    </w:p>
    <w:p w:rsidR="00957C74" w:rsidRPr="0040424D" w:rsidRDefault="004D6022" w:rsidP="0040424D">
      <w:pPr>
        <w:pStyle w:val="affffb"/>
        <w:keepNext/>
        <w:numPr>
          <w:ilvl w:val="2"/>
          <w:numId w:val="1"/>
        </w:numPr>
        <w:ind w:left="0" w:firstLine="567"/>
        <w:jc w:val="both"/>
      </w:pPr>
      <w:r w:rsidRPr="0040424D">
        <w:t xml:space="preserve">Извещение о закупке, размещенное </w:t>
      </w:r>
      <w:r w:rsidR="00957C74" w:rsidRPr="0040424D">
        <w:t>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57C74" w:rsidRPr="0040424D" w:rsidRDefault="00957C74" w:rsidP="0040424D">
      <w:pPr>
        <w:pStyle w:val="affffb"/>
        <w:keepNext/>
        <w:numPr>
          <w:ilvl w:val="2"/>
          <w:numId w:val="1"/>
        </w:numPr>
        <w:ind w:left="0" w:firstLine="567"/>
        <w:jc w:val="both"/>
      </w:pPr>
      <w:r w:rsidRPr="0040424D">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57C74" w:rsidRPr="0040424D" w:rsidRDefault="00957C74" w:rsidP="0040424D">
      <w:pPr>
        <w:pStyle w:val="affffb"/>
        <w:keepNext/>
        <w:numPr>
          <w:ilvl w:val="2"/>
          <w:numId w:val="1"/>
        </w:numPr>
        <w:ind w:left="0" w:firstLine="567"/>
        <w:jc w:val="both"/>
      </w:pPr>
      <w:r w:rsidRPr="0040424D">
        <w:t xml:space="preserve">Во всем, что не урегулировано извещением о закупке, стороны руководствуются законодательством о закупках отдельными видами юридических лиц, </w:t>
      </w:r>
      <w:hyperlink r:id="rId10" w:history="1">
        <w:r w:rsidRPr="0040424D">
          <w:rPr>
            <w:rStyle w:val="afe"/>
          </w:rPr>
          <w:t>Гражданским кодексом Российской Федерации</w:t>
        </w:r>
      </w:hyperlink>
      <w:r w:rsidRPr="0040424D">
        <w:t xml:space="preserve">, </w:t>
      </w:r>
      <w:hyperlink r:id="rId11" w:history="1">
        <w:r w:rsidRPr="0040424D">
          <w:rPr>
            <w:rStyle w:val="afe"/>
          </w:rPr>
          <w:t>Положением о закупке Заказчика</w:t>
        </w:r>
      </w:hyperlink>
      <w:r w:rsidRPr="0040424D">
        <w:t>.</w:t>
      </w:r>
    </w:p>
    <w:p w:rsidR="00957C74" w:rsidRPr="0040424D" w:rsidRDefault="00957C74" w:rsidP="0040424D">
      <w:pPr>
        <w:pStyle w:val="affffb"/>
        <w:keepNext/>
        <w:numPr>
          <w:ilvl w:val="2"/>
          <w:numId w:val="1"/>
        </w:numPr>
        <w:ind w:left="0" w:firstLine="567"/>
        <w:jc w:val="both"/>
      </w:pPr>
      <w:r w:rsidRPr="0040424D">
        <w:t>Если в отношении сторон договора, заключаемого по результатам закупки, действуют также иные специальные нор</w:t>
      </w:r>
      <w:r w:rsidR="004D6022" w:rsidRPr="0040424D">
        <w:t>мативные правовые акты, настоящее извещение</w:t>
      </w:r>
      <w:r w:rsidRPr="0040424D">
        <w:t xml:space="preserve">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8F15CD" w:rsidRPr="0040424D" w:rsidRDefault="008F15CD" w:rsidP="0040424D">
      <w:pPr>
        <w:pStyle w:val="21"/>
        <w:numPr>
          <w:ilvl w:val="1"/>
          <w:numId w:val="1"/>
        </w:numPr>
        <w:spacing w:after="0"/>
        <w:ind w:left="0" w:firstLine="567"/>
        <w:jc w:val="both"/>
        <w:rPr>
          <w:sz w:val="24"/>
          <w:szCs w:val="24"/>
        </w:rPr>
      </w:pPr>
      <w:bookmarkStart w:id="14" w:name="_Toc133937893"/>
      <w:r w:rsidRPr="0040424D">
        <w:rPr>
          <w:sz w:val="24"/>
          <w:szCs w:val="24"/>
        </w:rPr>
        <w:t>Заказчик, предмет и условия проведения закупки</w:t>
      </w:r>
      <w:bookmarkEnd w:id="12"/>
      <w:r w:rsidRPr="0040424D">
        <w:rPr>
          <w:sz w:val="24"/>
          <w:szCs w:val="24"/>
        </w:rPr>
        <w:t>.</w:t>
      </w:r>
      <w:bookmarkEnd w:id="14"/>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bookmarkStart w:id="15" w:name="_Ref166267341"/>
      <w:r w:rsidRPr="0040424D">
        <w:rPr>
          <w:rFonts w:ascii="Times New Roman" w:hAnsi="Times New Roman" w:cs="Times New Roman"/>
          <w:b w:val="0"/>
          <w:bCs w:val="0"/>
        </w:rPr>
        <w:t xml:space="preserve">Заказчик, указанный в пункте </w:t>
      </w:r>
      <w:hyperlink w:anchor="_Наименование,_место_нахождения," w:history="1">
        <w:r w:rsidRPr="0040424D">
          <w:rPr>
            <w:rStyle w:val="afe"/>
            <w:rFonts w:ascii="Times New Roman" w:hAnsi="Times New Roman" w:cs="Times New Roman"/>
            <w:b w:val="0"/>
            <w:bCs w:val="0"/>
          </w:rPr>
          <w:t>2 части II «ИНФОРМАЦИОННАЯ КАРТА ЗАКУПКИ»</w:t>
        </w:r>
      </w:hyperlink>
      <w:r w:rsidR="004D6022" w:rsidRPr="0040424D">
        <w:rPr>
          <w:rFonts w:ascii="Times New Roman" w:hAnsi="Times New Roman" w:cs="Times New Roman"/>
          <w:b w:val="0"/>
          <w:bCs w:val="0"/>
        </w:rPr>
        <w:t xml:space="preserve"> </w:t>
      </w:r>
      <w:r w:rsidR="00C1088D">
        <w:rPr>
          <w:rFonts w:ascii="Times New Roman" w:hAnsi="Times New Roman" w:cs="Times New Roman"/>
          <w:b w:val="0"/>
          <w:bCs w:val="0"/>
        </w:rPr>
        <w:t>настоящего извещения</w:t>
      </w:r>
      <w:r w:rsidR="004D6022" w:rsidRPr="0040424D">
        <w:rPr>
          <w:rFonts w:ascii="Times New Roman" w:hAnsi="Times New Roman" w:cs="Times New Roman"/>
          <w:b w:val="0"/>
          <w:bCs w:val="0"/>
        </w:rPr>
        <w:t xml:space="preserve"> </w:t>
      </w:r>
      <w:r w:rsidRPr="0040424D">
        <w:rPr>
          <w:rFonts w:ascii="Times New Roman" w:hAnsi="Times New Roman" w:cs="Times New Roman"/>
          <w:b w:val="0"/>
          <w:bCs w:val="0"/>
        </w:rPr>
        <w:t>о закупке соответственно (далее по тексту ссылки на разделы, подразделы, пункты и подпункты относ</w:t>
      </w:r>
      <w:r w:rsidR="004D6022" w:rsidRPr="0040424D">
        <w:rPr>
          <w:rFonts w:ascii="Times New Roman" w:hAnsi="Times New Roman" w:cs="Times New Roman"/>
          <w:b w:val="0"/>
          <w:bCs w:val="0"/>
        </w:rPr>
        <w:t>ятся исключительно к настоящему извещению</w:t>
      </w:r>
      <w:r w:rsidRPr="0040424D">
        <w:rPr>
          <w:rFonts w:ascii="Times New Roman" w:hAnsi="Times New Roman" w:cs="Times New Roman"/>
          <w:b w:val="0"/>
          <w:bCs w:val="0"/>
        </w:rPr>
        <w:t xml:space="preserve">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w:t>
      </w:r>
      <w:r w:rsidR="004D6022" w:rsidRPr="0040424D">
        <w:rPr>
          <w:rFonts w:ascii="Times New Roman" w:hAnsi="Times New Roman" w:cs="Times New Roman"/>
          <w:b w:val="0"/>
          <w:bCs w:val="0"/>
        </w:rPr>
        <w:t>м извещении</w:t>
      </w:r>
      <w:r w:rsidRPr="0040424D">
        <w:rPr>
          <w:rFonts w:ascii="Times New Roman" w:hAnsi="Times New Roman" w:cs="Times New Roman"/>
          <w:b w:val="0"/>
          <w:bCs w:val="0"/>
        </w:rPr>
        <w:t xml:space="preserve"> о закупке.</w:t>
      </w:r>
      <w:bookmarkEnd w:id="15"/>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 случае если в </w:t>
      </w:r>
      <w:r w:rsidR="004D6022"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не указано иного при проведении закупки Заказчик также является Организатором закупки, функции которого определены Стандартом. </w:t>
      </w:r>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w:t>
      </w:r>
      <w:hyperlink w:anchor="_Наименование,_место_нахождения," w:history="1">
        <w:r w:rsidRPr="0040424D">
          <w:rPr>
            <w:rStyle w:val="afe"/>
            <w:rFonts w:ascii="Times New Roman" w:hAnsi="Times New Roman" w:cs="Times New Roman"/>
            <w:b w:val="0"/>
            <w:bCs w:val="0"/>
          </w:rPr>
          <w:t>2 части II «ИНФОРМАЦИОННАЯ КАРТА ЗАКУПКИ»</w:t>
        </w:r>
      </w:hyperlink>
      <w:r w:rsidRPr="0040424D">
        <w:rPr>
          <w:rFonts w:ascii="Times New Roman" w:hAnsi="Times New Roman" w:cs="Times New Roman"/>
          <w:b w:val="0"/>
          <w:bCs w:val="0"/>
        </w:rPr>
        <w:t>.</w:t>
      </w:r>
      <w:r w:rsidRPr="0040424D">
        <w:rPr>
          <w:rFonts w:ascii="Times New Roman" w:hAnsi="Times New Roman" w:cs="Times New Roman"/>
        </w:rPr>
        <w:t xml:space="preserve"> </w:t>
      </w:r>
      <w:r w:rsidRPr="0040424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8F15CD" w:rsidRPr="0040424D" w:rsidRDefault="008F15CD" w:rsidP="0040424D">
      <w:pPr>
        <w:pStyle w:val="21"/>
        <w:numPr>
          <w:ilvl w:val="1"/>
          <w:numId w:val="1"/>
        </w:numPr>
        <w:spacing w:after="0"/>
        <w:ind w:left="0" w:firstLine="567"/>
        <w:jc w:val="both"/>
        <w:rPr>
          <w:sz w:val="24"/>
          <w:szCs w:val="24"/>
        </w:rPr>
      </w:pPr>
      <w:bookmarkStart w:id="16" w:name="_Toc123405455"/>
      <w:bookmarkStart w:id="17" w:name="_Toc133937894"/>
      <w:r w:rsidRPr="0040424D">
        <w:rPr>
          <w:sz w:val="24"/>
          <w:szCs w:val="24"/>
        </w:rPr>
        <w:t xml:space="preserve">Начальная (максимальная) цена </w:t>
      </w:r>
      <w:bookmarkEnd w:id="16"/>
      <w:r w:rsidRPr="0040424D">
        <w:rPr>
          <w:sz w:val="24"/>
          <w:szCs w:val="24"/>
        </w:rPr>
        <w:t>договора (цена лота)</w:t>
      </w:r>
      <w:bookmarkEnd w:id="17"/>
      <w:r w:rsidRPr="0040424D">
        <w:rPr>
          <w:sz w:val="24"/>
          <w:szCs w:val="24"/>
        </w:rPr>
        <w:t xml:space="preserve"> </w:t>
      </w:r>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bookmarkStart w:id="18" w:name="_Ref166311292"/>
      <w:r w:rsidRPr="0040424D">
        <w:rPr>
          <w:rFonts w:ascii="Times New Roman" w:hAnsi="Times New Roman" w:cs="Times New Roman"/>
          <w:b w:val="0"/>
          <w:bCs w:val="0"/>
        </w:rPr>
        <w:t xml:space="preserve">Начальная (максимальная) цена договора (цена лота) указана в извещении о закупке и в пункте </w:t>
      </w:r>
      <w:hyperlink w:anchor="_Сведения_о_начальной" w:history="1">
        <w:r w:rsidRPr="0040424D">
          <w:rPr>
            <w:rStyle w:val="afe"/>
            <w:rFonts w:ascii="Times New Roman" w:hAnsi="Times New Roman" w:cs="Times New Roman"/>
            <w:b w:val="0"/>
            <w:bCs w:val="0"/>
          </w:rPr>
          <w:t>7 части II «ИНФОРМАЦИОННАЯ КАРТА ЗАКУПКИ»</w:t>
        </w:r>
      </w:hyperlink>
      <w:r w:rsidRPr="0040424D">
        <w:rPr>
          <w:rFonts w:ascii="Times New Roman" w:hAnsi="Times New Roman" w:cs="Times New Roman"/>
          <w:b w:val="0"/>
          <w:bCs w:val="0"/>
        </w:rPr>
        <w:t xml:space="preserve">. </w:t>
      </w:r>
      <w:bookmarkEnd w:id="18"/>
      <w:r w:rsidRPr="0040424D">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40424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подрядчику</w:t>
      </w:r>
      <w:r w:rsidR="00A9449A">
        <w:rPr>
          <w:rFonts w:ascii="Times New Roman" w:hAnsi="Times New Roman" w:cs="Times New Roman"/>
          <w:b w:val="0"/>
        </w:rPr>
        <w:t xml:space="preserve"> (исполнителю, подрядчику)</w:t>
      </w:r>
      <w:r w:rsidRPr="0040424D">
        <w:rPr>
          <w:rFonts w:ascii="Times New Roman" w:hAnsi="Times New Roman" w:cs="Times New Roman"/>
          <w:b w:val="0"/>
        </w:rPr>
        <w:t xml:space="preserve"> в ходе исполнения договора, и максимального значения цены договора, либо цены единицы работы</w:t>
      </w:r>
      <w:r w:rsidR="00A9449A">
        <w:rPr>
          <w:rFonts w:ascii="Times New Roman" w:hAnsi="Times New Roman" w:cs="Times New Roman"/>
          <w:b w:val="0"/>
        </w:rPr>
        <w:t xml:space="preserve"> (услуги, товара)</w:t>
      </w:r>
      <w:r w:rsidRPr="0040424D">
        <w:rPr>
          <w:rFonts w:ascii="Times New Roman" w:hAnsi="Times New Roman" w:cs="Times New Roman"/>
          <w:b w:val="0"/>
        </w:rPr>
        <w:t xml:space="preserve"> и </w:t>
      </w:r>
      <w:r w:rsidRPr="0040424D">
        <w:rPr>
          <w:rFonts w:ascii="Times New Roman" w:hAnsi="Times New Roman" w:cs="Times New Roman"/>
          <w:b w:val="0"/>
        </w:rPr>
        <w:lastRenderedPageBreak/>
        <w:t xml:space="preserve">максимальное значение цены договора. В случае если по результатам закупки в соответствии с условиями </w:t>
      </w:r>
      <w:r w:rsidR="004D6022" w:rsidRPr="0040424D">
        <w:rPr>
          <w:rFonts w:ascii="Times New Roman" w:hAnsi="Times New Roman" w:cs="Times New Roman"/>
          <w:b w:val="0"/>
        </w:rPr>
        <w:t>извещения</w:t>
      </w:r>
      <w:r w:rsidRPr="0040424D">
        <w:rPr>
          <w:rFonts w:ascii="Times New Roman" w:hAnsi="Times New Roman" w:cs="Times New Roman"/>
          <w:b w:val="0"/>
        </w:rPr>
        <w:t xml:space="preserve">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rsidR="008F15CD" w:rsidRPr="0040424D" w:rsidRDefault="008F15CD" w:rsidP="0040424D">
      <w:pPr>
        <w:pStyle w:val="21"/>
        <w:numPr>
          <w:ilvl w:val="1"/>
          <w:numId w:val="1"/>
        </w:numPr>
        <w:spacing w:after="0"/>
        <w:ind w:left="0" w:firstLine="567"/>
        <w:jc w:val="both"/>
        <w:rPr>
          <w:sz w:val="24"/>
          <w:szCs w:val="24"/>
        </w:rPr>
      </w:pPr>
      <w:bookmarkStart w:id="19" w:name="_Требования_к_участникам"/>
      <w:bookmarkStart w:id="20" w:name="_Toc123405457"/>
      <w:bookmarkStart w:id="21" w:name="_Toc133937895"/>
      <w:bookmarkEnd w:id="19"/>
      <w:r w:rsidRPr="0040424D">
        <w:rPr>
          <w:sz w:val="24"/>
          <w:szCs w:val="24"/>
        </w:rPr>
        <w:t xml:space="preserve">Требования к </w:t>
      </w:r>
      <w:bookmarkEnd w:id="20"/>
      <w:r w:rsidRPr="0040424D">
        <w:rPr>
          <w:sz w:val="24"/>
          <w:szCs w:val="24"/>
        </w:rPr>
        <w:t>участникам закупки</w:t>
      </w:r>
      <w:bookmarkEnd w:id="21"/>
    </w:p>
    <w:p w:rsidR="00402456" w:rsidRPr="008A58C8" w:rsidRDefault="00402456" w:rsidP="00402456">
      <w:pPr>
        <w:pStyle w:val="31"/>
        <w:numPr>
          <w:ilvl w:val="2"/>
          <w:numId w:val="1"/>
        </w:numPr>
        <w:spacing w:before="0" w:after="0"/>
        <w:ind w:left="0" w:firstLine="567"/>
        <w:rPr>
          <w:rFonts w:ascii="Times New Roman" w:hAnsi="Times New Roman" w:cs="Times New Roman"/>
          <w:b w:val="0"/>
        </w:rPr>
      </w:pPr>
      <w:bookmarkStart w:id="22" w:name="_Участник_закупки_для"/>
      <w:bookmarkStart w:id="23" w:name="_Ref166312025"/>
      <w:bookmarkEnd w:id="22"/>
      <w:r w:rsidRPr="008A58C8">
        <w:rPr>
          <w:rFonts w:ascii="Times New Roman" w:hAnsi="Times New Roman" w:cs="Times New Roman"/>
          <w:b w:val="0"/>
        </w:rPr>
        <w:t>Участником закупки может быть:</w:t>
      </w:r>
    </w:p>
    <w:p w:rsidR="00402456" w:rsidRPr="008A58C8" w:rsidRDefault="00402456" w:rsidP="00402456">
      <w:pPr>
        <w:pStyle w:val="31"/>
        <w:tabs>
          <w:tab w:val="clear" w:pos="312"/>
        </w:tabs>
        <w:spacing w:before="0" w:after="0"/>
        <w:ind w:left="0" w:firstLine="567"/>
        <w:rPr>
          <w:rFonts w:ascii="Times New Roman" w:hAnsi="Times New Roman" w:cs="Times New Roman"/>
          <w:b w:val="0"/>
        </w:rPr>
      </w:pPr>
      <w:r w:rsidRPr="008A58C8">
        <w:rPr>
          <w:rFonts w:ascii="Times New Roman" w:hAnsi="Times New Roman" w:cs="Times New Roman"/>
          <w:b w:val="0"/>
        </w:rPr>
        <w:t xml:space="preserve">а)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являющиеся субъектами малого или среднего предпринимательства (далее – субъекты МСП),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hyperlink r:id="rId12" w:history="1">
        <w:r w:rsidRPr="00A11D3E">
          <w:rPr>
            <w:rStyle w:val="afe"/>
            <w:rFonts w:ascii="Times New Roman" w:hAnsi="Times New Roman" w:cs="Times New Roman"/>
            <w:b w:val="0"/>
          </w:rPr>
          <w:t>Федеральным законом от 14 июля 2022 года № 255-ФЗ "О контроле за деятельностью лиц, находящихся под иностранным влиянием"</w:t>
        </w:r>
      </w:hyperlink>
      <w:r w:rsidRPr="008A58C8">
        <w:rPr>
          <w:rFonts w:ascii="Times New Roman" w:hAnsi="Times New Roman" w:cs="Times New Roman"/>
          <w:b w:val="0"/>
        </w:rPr>
        <w:t xml:space="preserve"> если иное не предусмотрено законодательством Российской Федерации;</w:t>
      </w:r>
    </w:p>
    <w:p w:rsidR="00402456" w:rsidRPr="008A58C8" w:rsidRDefault="00402456" w:rsidP="00402456">
      <w:pPr>
        <w:pStyle w:val="31"/>
        <w:tabs>
          <w:tab w:val="clear" w:pos="312"/>
        </w:tabs>
        <w:spacing w:before="0" w:after="0"/>
        <w:ind w:left="0" w:firstLine="567"/>
        <w:rPr>
          <w:rFonts w:ascii="Times New Roman" w:hAnsi="Times New Roman" w:cs="Times New Roman"/>
          <w:b w:val="0"/>
        </w:rPr>
      </w:pPr>
      <w:r w:rsidRPr="008A58C8">
        <w:rPr>
          <w:rFonts w:ascii="Times New Roman" w:hAnsi="Times New Roman" w:cs="Times New Roman"/>
          <w:b w:val="0"/>
        </w:rPr>
        <w:t xml:space="preserve">б)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являющиеся субъектами МСП,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w:t>
      </w:r>
      <w:hyperlink r:id="rId13" w:history="1">
        <w:r w:rsidRPr="00A11D3E">
          <w:rPr>
            <w:rStyle w:val="afe"/>
            <w:rFonts w:ascii="Times New Roman" w:hAnsi="Times New Roman" w:cs="Times New Roman"/>
            <w:b w:val="0"/>
          </w:rPr>
          <w:t>Федеральным законом от 14 июля 2022 года № 255-ФЗ "О контроле за деятельностью лиц, находящихся под иностранным влиянием"</w:t>
        </w:r>
      </w:hyperlink>
      <w:r w:rsidRPr="008A58C8">
        <w:rPr>
          <w:rFonts w:ascii="Times New Roman" w:hAnsi="Times New Roman" w:cs="Times New Roman"/>
          <w:b w:val="0"/>
        </w:rPr>
        <w:t>.</w:t>
      </w:r>
    </w:p>
    <w:p w:rsidR="00402456" w:rsidRPr="008A58C8" w:rsidRDefault="00402456" w:rsidP="00402456">
      <w:pPr>
        <w:pStyle w:val="31"/>
        <w:numPr>
          <w:ilvl w:val="2"/>
          <w:numId w:val="1"/>
        </w:numPr>
        <w:spacing w:before="0" w:after="0"/>
        <w:ind w:left="0" w:firstLine="567"/>
        <w:rPr>
          <w:rFonts w:ascii="Times New Roman" w:hAnsi="Times New Roman" w:cs="Times New Roman"/>
          <w:b w:val="0"/>
          <w:bCs w:val="0"/>
        </w:rPr>
      </w:pPr>
      <w:r w:rsidRPr="008A58C8">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02456" w:rsidRPr="00402456" w:rsidRDefault="008F15CD" w:rsidP="00402456">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w:t>
      </w:r>
      <w:hyperlink w:anchor="_Единые_требования_к" w:history="1">
        <w:r w:rsidRPr="0040424D">
          <w:rPr>
            <w:rStyle w:val="afe"/>
            <w:rFonts w:ascii="Times New Roman" w:hAnsi="Times New Roman" w:cs="Times New Roman"/>
            <w:b w:val="0"/>
            <w:bCs w:val="0"/>
          </w:rPr>
          <w:t>14 части II «ИНФОРМАЦИОННАЯ КАРТА ЗАКУПКИ»</w:t>
        </w:r>
      </w:hyperlink>
      <w:r w:rsidRPr="0040424D">
        <w:rPr>
          <w:rFonts w:ascii="Times New Roman" w:hAnsi="Times New Roman" w:cs="Times New Roman"/>
          <w:b w:val="0"/>
          <w:bCs w:val="0"/>
        </w:rPr>
        <w:t xml:space="preserve">, </w:t>
      </w:r>
      <w:hyperlink w:anchor="_Требования,_установленные_в" w:history="1">
        <w:r w:rsidRPr="0040424D">
          <w:rPr>
            <w:rStyle w:val="afe"/>
            <w:rFonts w:ascii="Times New Roman" w:hAnsi="Times New Roman" w:cs="Times New Roman"/>
            <w:b w:val="0"/>
            <w:bCs w:val="0"/>
          </w:rPr>
          <w:t>15 части II «ИНФОРМАЦИОННАЯ КАРТА ЗАКУПКИ»</w:t>
        </w:r>
      </w:hyperlink>
      <w:r w:rsidRPr="0040424D">
        <w:rPr>
          <w:rFonts w:ascii="Times New Roman" w:hAnsi="Times New Roman" w:cs="Times New Roman"/>
          <w:b w:val="0"/>
          <w:bCs w:val="0"/>
        </w:rPr>
        <w:t xml:space="preserve">, </w:t>
      </w:r>
      <w:hyperlink w:anchor="_Квалификационные_требования_к" w:history="1">
        <w:r w:rsidRPr="0040424D">
          <w:rPr>
            <w:rStyle w:val="afe"/>
            <w:rFonts w:ascii="Times New Roman" w:hAnsi="Times New Roman" w:cs="Times New Roman"/>
            <w:b w:val="0"/>
            <w:bCs w:val="0"/>
          </w:rPr>
          <w:t>16 части II «ИНФОРМАЦИОННАЯ КАРТА ЗАКУПКИ»</w:t>
        </w:r>
      </w:hyperlink>
      <w:bookmarkEnd w:id="23"/>
      <w:r w:rsidRPr="0040424D">
        <w:rPr>
          <w:rFonts w:ascii="Times New Roman" w:hAnsi="Times New Roman" w:cs="Times New Roman"/>
          <w:b w:val="0"/>
          <w:bCs w:val="0"/>
        </w:rPr>
        <w:t>.</w:t>
      </w:r>
      <w:r w:rsidR="00402456" w:rsidRPr="00402456">
        <w:rPr>
          <w:rFonts w:ascii="Times New Roman" w:hAnsi="Times New Roman" w:cs="Times New Roman"/>
          <w:b w:val="0"/>
        </w:rPr>
        <w:t xml:space="preserve"> </w:t>
      </w:r>
    </w:p>
    <w:p w:rsidR="008F15CD" w:rsidRPr="0040424D" w:rsidRDefault="008F15CD" w:rsidP="0040424D">
      <w:pPr>
        <w:pStyle w:val="31"/>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w:t>
      </w:r>
      <w:hyperlink r:id="rId14" w:history="1">
        <w:r w:rsidRPr="00000301">
          <w:rPr>
            <w:rStyle w:val="afe"/>
            <w:rFonts w:ascii="Times New Roman" w:hAnsi="Times New Roman" w:cs="Times New Roman"/>
            <w:b w:val="0"/>
          </w:rPr>
          <w:t>Законом 223-ФЗ</w:t>
        </w:r>
      </w:hyperlink>
      <w:r w:rsidRPr="0040424D">
        <w:rPr>
          <w:rFonts w:ascii="Times New Roman" w:hAnsi="Times New Roman" w:cs="Times New Roman"/>
          <w:b w:val="0"/>
        </w:rPr>
        <w:t xml:space="preserve">, и (или) в реестре недобросовестных поставщиков, предусмотренном </w:t>
      </w:r>
      <w:hyperlink r:id="rId15" w:history="1">
        <w:r w:rsidRPr="00000301">
          <w:rPr>
            <w:rStyle w:val="afe"/>
            <w:rFonts w:ascii="Times New Roman" w:hAnsi="Times New Roman" w:cs="Times New Roman"/>
            <w:b w:val="0"/>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hyperlink>
      <w:r w:rsidRPr="0040424D">
        <w:rPr>
          <w:rFonts w:ascii="Times New Roman" w:hAnsi="Times New Roman" w:cs="Times New Roman"/>
          <w:b w:val="0"/>
        </w:rPr>
        <w:t xml:space="preserve">, если такое требование установлено Заказчиком, в пункте </w:t>
      </w:r>
      <w:hyperlink w:anchor="_Единые_требования_к" w:history="1">
        <w:r w:rsidRPr="0040424D">
          <w:rPr>
            <w:rStyle w:val="afe"/>
            <w:rFonts w:ascii="Times New Roman" w:hAnsi="Times New Roman" w:cs="Times New Roman"/>
            <w:b w:val="0"/>
            <w:bCs w:val="0"/>
          </w:rPr>
          <w:t>14 части II «ИНФОРМАЦИОННАЯ КАРТА ЗАКУПКИ»</w:t>
        </w:r>
      </w:hyperlink>
      <w:r w:rsidRPr="0040424D">
        <w:rPr>
          <w:rFonts w:ascii="Times New Roman" w:hAnsi="Times New Roman" w:cs="Times New Roman"/>
          <w:b w:val="0"/>
        </w:rPr>
        <w:t>.</w:t>
      </w:r>
    </w:p>
    <w:p w:rsidR="004A1F6D" w:rsidRPr="008A58C8" w:rsidRDefault="004A1F6D" w:rsidP="004A1F6D">
      <w:pPr>
        <w:pStyle w:val="31"/>
        <w:numPr>
          <w:ilvl w:val="2"/>
          <w:numId w:val="1"/>
        </w:numPr>
        <w:spacing w:before="0" w:after="0"/>
        <w:ind w:left="0" w:firstLine="567"/>
        <w:rPr>
          <w:rFonts w:ascii="Times New Roman" w:hAnsi="Times New Roman" w:cs="Times New Roman"/>
          <w:b w:val="0"/>
        </w:rPr>
      </w:pPr>
      <w:bookmarkStart w:id="24" w:name="_Toc123405458"/>
      <w:r w:rsidRPr="008A58C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Pr>
          <w:rFonts w:ascii="Times New Roman" w:hAnsi="Times New Roman" w:cs="Times New Roman"/>
          <w:b w:val="0"/>
        </w:rPr>
        <w:t>настоящего извещения</w:t>
      </w:r>
      <w:r w:rsidRPr="008A58C8">
        <w:rPr>
          <w:rFonts w:ascii="Times New Roman" w:hAnsi="Times New Roman" w:cs="Times New Roman"/>
          <w:b w:val="0"/>
        </w:rPr>
        <w:t xml:space="preserve">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требованиям оценивается в соответствии с распределением поставок членами коллективного участника.</w:t>
      </w:r>
    </w:p>
    <w:p w:rsidR="007F24E8" w:rsidRPr="0040424D" w:rsidRDefault="007F24E8" w:rsidP="0040424D">
      <w:pPr>
        <w:pStyle w:val="31"/>
        <w:numPr>
          <w:ilvl w:val="2"/>
          <w:numId w:val="1"/>
        </w:numPr>
        <w:tabs>
          <w:tab w:val="clear" w:pos="454"/>
          <w:tab w:val="num" w:pos="880"/>
        </w:tabs>
        <w:spacing w:before="0" w:after="0"/>
        <w:ind w:left="0" w:firstLine="567"/>
        <w:rPr>
          <w:rFonts w:ascii="Times New Roman" w:hAnsi="Times New Roman" w:cs="Times New Roman"/>
          <w:b w:val="0"/>
        </w:rPr>
      </w:pPr>
      <w:r w:rsidRPr="0040424D">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w:t>
      </w:r>
      <w:r w:rsidRPr="0040424D">
        <w:rPr>
          <w:rFonts w:ascii="Times New Roman" w:hAnsi="Times New Roman" w:cs="Times New Roman"/>
          <w:b w:val="0"/>
        </w:rPr>
        <w:lastRenderedPageBreak/>
        <w:t>В случае невыполнения этих требований заявки с участием таких лиц будут отклонены без рассмотрения по существу.</w:t>
      </w:r>
    </w:p>
    <w:p w:rsidR="008F15CD" w:rsidRPr="0040424D" w:rsidRDefault="008F15CD" w:rsidP="0040424D">
      <w:pPr>
        <w:pStyle w:val="21"/>
        <w:numPr>
          <w:ilvl w:val="1"/>
          <w:numId w:val="1"/>
        </w:numPr>
        <w:tabs>
          <w:tab w:val="left" w:pos="1276"/>
        </w:tabs>
        <w:spacing w:after="0"/>
        <w:ind w:left="0" w:firstLine="567"/>
        <w:jc w:val="both"/>
        <w:rPr>
          <w:sz w:val="24"/>
          <w:szCs w:val="24"/>
        </w:rPr>
      </w:pPr>
      <w:bookmarkStart w:id="25" w:name="_Toc133937896"/>
      <w:r w:rsidRPr="0040424D">
        <w:rPr>
          <w:sz w:val="24"/>
          <w:szCs w:val="24"/>
        </w:rPr>
        <w:t>Привлечение соисполнителей (субподрядчиков) к исполнению договора</w:t>
      </w:r>
      <w:bookmarkEnd w:id="24"/>
      <w:bookmarkEnd w:id="25"/>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40424D">
        <w:rPr>
          <w:rFonts w:ascii="Times New Roman" w:hAnsi="Times New Roman" w:cs="Times New Roman"/>
          <w:b w:val="0"/>
          <w:bCs w:val="0"/>
        </w:rPr>
        <w:t>.</w:t>
      </w:r>
    </w:p>
    <w:p w:rsidR="008F15CD" w:rsidRPr="0040424D" w:rsidRDefault="008F15CD" w:rsidP="0040424D">
      <w:pPr>
        <w:pStyle w:val="21"/>
        <w:numPr>
          <w:ilvl w:val="1"/>
          <w:numId w:val="1"/>
        </w:numPr>
        <w:spacing w:after="0"/>
        <w:ind w:left="0" w:firstLine="567"/>
        <w:jc w:val="both"/>
        <w:rPr>
          <w:sz w:val="24"/>
          <w:szCs w:val="24"/>
        </w:rPr>
      </w:pPr>
      <w:bookmarkStart w:id="28" w:name="_Toc123405459"/>
      <w:bookmarkStart w:id="29" w:name="_Toc133937897"/>
      <w:bookmarkEnd w:id="26"/>
      <w:r w:rsidRPr="0040424D">
        <w:rPr>
          <w:sz w:val="24"/>
          <w:szCs w:val="24"/>
        </w:rPr>
        <w:t xml:space="preserve">Расходы на участие в </w:t>
      </w:r>
      <w:bookmarkEnd w:id="28"/>
      <w:r w:rsidRPr="0040424D">
        <w:rPr>
          <w:sz w:val="24"/>
          <w:szCs w:val="24"/>
        </w:rPr>
        <w:t>закупке и при заключении договора</w:t>
      </w:r>
      <w:bookmarkEnd w:id="29"/>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7"/>
      <w:r w:rsidRPr="0040424D">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9449A" w:rsidRPr="00C21D8E" w:rsidRDefault="00A9449A" w:rsidP="00A9449A">
      <w:pPr>
        <w:pStyle w:val="21"/>
        <w:numPr>
          <w:ilvl w:val="1"/>
          <w:numId w:val="1"/>
        </w:numPr>
        <w:tabs>
          <w:tab w:val="clear" w:pos="576"/>
          <w:tab w:val="num" w:pos="0"/>
        </w:tabs>
        <w:spacing w:after="0"/>
        <w:ind w:left="0" w:firstLine="567"/>
        <w:jc w:val="both"/>
        <w:rPr>
          <w:sz w:val="24"/>
          <w:szCs w:val="24"/>
        </w:rPr>
      </w:pPr>
      <w:bookmarkStart w:id="30" w:name="_Toc123405460"/>
      <w:bookmarkStart w:id="31" w:name="_Toc128385493"/>
      <w:bookmarkStart w:id="32" w:name="_Toc132873958"/>
      <w:bookmarkStart w:id="33" w:name="_Toc133937898"/>
      <w:r w:rsidRPr="00C21D8E">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sidRPr="00C21D8E">
        <w:rPr>
          <w:sz w:val="24"/>
          <w:szCs w:val="24"/>
        </w:rPr>
        <w:t>закупки</w:t>
      </w:r>
      <w:bookmarkEnd w:id="31"/>
      <w:bookmarkEnd w:id="32"/>
      <w:bookmarkEnd w:id="33"/>
    </w:p>
    <w:p w:rsidR="004A1F6D" w:rsidRPr="008A58C8" w:rsidRDefault="00AF6AFE" w:rsidP="004A1F6D">
      <w:pPr>
        <w:pStyle w:val="31"/>
        <w:numPr>
          <w:ilvl w:val="2"/>
          <w:numId w:val="1"/>
        </w:numPr>
        <w:tabs>
          <w:tab w:val="clear" w:pos="454"/>
          <w:tab w:val="num" w:pos="880"/>
        </w:tabs>
        <w:spacing w:before="0" w:after="0"/>
        <w:ind w:left="0" w:firstLine="567"/>
        <w:rPr>
          <w:rFonts w:ascii="Times New Roman" w:hAnsi="Times New Roman" w:cs="Times New Roman"/>
          <w:b w:val="0"/>
          <w:bCs w:val="0"/>
        </w:rPr>
      </w:pPr>
      <w:r w:rsidRPr="00AF6AF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w:t>
      </w:r>
      <w:r w:rsidR="004A1F6D" w:rsidRPr="008A58C8">
        <w:rPr>
          <w:rFonts w:ascii="Times New Roman" w:hAnsi="Times New Roman" w:cs="Times New Roman"/>
          <w:b w:val="0"/>
          <w:bCs w:val="0"/>
        </w:rPr>
        <w:t xml:space="preserve"> </w:t>
      </w:r>
      <w:r w:rsidR="004A1F6D">
        <w:rPr>
          <w:rFonts w:ascii="Times New Roman" w:hAnsi="Times New Roman" w:cs="Times New Roman"/>
          <w:b w:val="0"/>
          <w:bCs w:val="0"/>
        </w:rPr>
        <w:t>с</w:t>
      </w:r>
      <w:r w:rsidR="004A1F6D" w:rsidRPr="008A58C8">
        <w:rPr>
          <w:rFonts w:ascii="Times New Roman" w:hAnsi="Times New Roman" w:cs="Times New Roman"/>
          <w:b w:val="0"/>
          <w:bCs w:val="0"/>
        </w:rPr>
        <w:t xml:space="preserve"> </w:t>
      </w:r>
      <w:hyperlink r:id="rId16" w:history="1">
        <w:r w:rsidR="004A1F6D" w:rsidRPr="00BC2EF7">
          <w:rPr>
            <w:rStyle w:val="afe"/>
            <w:rFonts w:ascii="Times New Roman" w:hAnsi="Times New Roman" w:cs="Times New Roman"/>
            <w:b w:val="0"/>
            <w:bCs w:val="0"/>
          </w:rPr>
          <w:t>постановлением Правительства Российской Федерации от 16.09.2016 № 925-ПП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hyperlink>
      <w:r w:rsidR="004A1F6D" w:rsidRPr="008A58C8">
        <w:rPr>
          <w:rFonts w:ascii="Times New Roman" w:hAnsi="Times New Roman" w:cs="Times New Roman"/>
          <w:b w:val="0"/>
          <w:bCs w:val="0"/>
        </w:rPr>
        <w:t xml:space="preserve"> (далее - Приоритет) в случае если Заказчиком в пункте </w:t>
      </w:r>
      <w:hyperlink w:anchor="_Сведения_о_предоставлении" w:history="1">
        <w:r w:rsidR="004A1F6D" w:rsidRPr="008A58C8">
          <w:rPr>
            <w:rStyle w:val="afe"/>
            <w:rFonts w:ascii="Times New Roman" w:hAnsi="Times New Roman" w:cs="Times New Roman"/>
            <w:b w:val="0"/>
            <w:bCs w:val="0"/>
          </w:rPr>
          <w:t>12 части II «ИНФОРМАЦИОННАЯ КАРТА ЗАКУПКИ»</w:t>
        </w:r>
      </w:hyperlink>
      <w:r w:rsidR="004A1F6D" w:rsidRPr="008A58C8">
        <w:rPr>
          <w:rFonts w:ascii="Times New Roman" w:hAnsi="Times New Roman" w:cs="Times New Roman"/>
          <w:b w:val="0"/>
          <w:bCs w:val="0"/>
        </w:rPr>
        <w:t xml:space="preserve"> установлена такая возможность.</w:t>
      </w:r>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Приоритет предоставляется при соблюдении следующих условий: </w:t>
      </w:r>
    </w:p>
    <w:p w:rsidR="008F15CD" w:rsidRPr="0040424D" w:rsidRDefault="008F15CD" w:rsidP="0040424D">
      <w:pPr>
        <w:pStyle w:val="affffb"/>
        <w:keepNext/>
        <w:numPr>
          <w:ilvl w:val="0"/>
          <w:numId w:val="6"/>
        </w:numPr>
        <w:ind w:left="0" w:firstLine="567"/>
        <w:jc w:val="both"/>
        <w:rPr>
          <w:bCs/>
          <w:kern w:val="28"/>
        </w:rPr>
      </w:pPr>
      <w:r w:rsidRPr="0040424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8F15CD" w:rsidRPr="0040424D" w:rsidRDefault="008F15CD" w:rsidP="0040424D">
      <w:pPr>
        <w:pStyle w:val="affffb"/>
        <w:keepNext/>
        <w:numPr>
          <w:ilvl w:val="0"/>
          <w:numId w:val="6"/>
        </w:numPr>
        <w:ind w:left="0" w:firstLine="567"/>
        <w:jc w:val="both"/>
        <w:rPr>
          <w:bCs/>
          <w:kern w:val="28"/>
        </w:rPr>
      </w:pPr>
      <w:r w:rsidRPr="0040424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w:t>
      </w:r>
      <w:r w:rsidR="004D6022" w:rsidRPr="0040424D">
        <w:t xml:space="preserve"> извещения </w:t>
      </w:r>
      <w:r w:rsidRPr="0040424D">
        <w:t>о закупке и отклонения такого участника от участия в закупке;</w:t>
      </w:r>
    </w:p>
    <w:p w:rsidR="008F15CD" w:rsidRPr="0040424D" w:rsidRDefault="008F15CD" w:rsidP="0040424D">
      <w:pPr>
        <w:pStyle w:val="affffb"/>
        <w:keepNext/>
        <w:numPr>
          <w:ilvl w:val="0"/>
          <w:numId w:val="6"/>
        </w:numPr>
        <w:ind w:left="0" w:firstLine="567"/>
        <w:jc w:val="both"/>
        <w:rPr>
          <w:bCs/>
          <w:kern w:val="28"/>
        </w:rPr>
      </w:pPr>
      <w:r w:rsidRPr="0040424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F15CD" w:rsidRPr="0040424D" w:rsidRDefault="008F15CD" w:rsidP="0040424D">
      <w:pPr>
        <w:pStyle w:val="affffb"/>
        <w:keepNext/>
        <w:numPr>
          <w:ilvl w:val="0"/>
          <w:numId w:val="6"/>
        </w:numPr>
        <w:ind w:left="0" w:firstLine="567"/>
        <w:jc w:val="both"/>
        <w:rPr>
          <w:bCs/>
          <w:kern w:val="28"/>
        </w:rPr>
      </w:pPr>
      <w:r w:rsidRPr="0040424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F15CD"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Приоритет не предоставляется в случаях, если:</w:t>
      </w:r>
    </w:p>
    <w:p w:rsidR="00AF6AFE" w:rsidRPr="008A58C8" w:rsidRDefault="00AF6AFE" w:rsidP="00AF6AFE">
      <w:pPr>
        <w:pStyle w:val="affffb"/>
        <w:keepNext/>
        <w:ind w:left="0" w:firstLine="567"/>
        <w:jc w:val="both"/>
        <w:rPr>
          <w:bCs/>
          <w:kern w:val="28"/>
        </w:rPr>
      </w:pPr>
      <w:r w:rsidRPr="008A58C8">
        <w:rPr>
          <w:bCs/>
          <w:kern w:val="28"/>
        </w:rPr>
        <w:t>а) закупка признана несостоявшейся и договор заключается с единственным участником закупки;</w:t>
      </w:r>
    </w:p>
    <w:p w:rsidR="00AF6AFE" w:rsidRPr="00CB6EC2" w:rsidRDefault="00AF6AFE" w:rsidP="00AF6AFE">
      <w:pPr>
        <w:keepNext/>
        <w:spacing w:after="0"/>
        <w:ind w:firstLine="567"/>
        <w:rPr>
          <w:bCs/>
          <w:kern w:val="28"/>
        </w:rPr>
      </w:pPr>
      <w:r w:rsidRPr="00CB6EC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F6AFE" w:rsidRPr="00CB6EC2" w:rsidRDefault="00AF6AFE" w:rsidP="00AF6AFE">
      <w:pPr>
        <w:keepNext/>
        <w:spacing w:after="0"/>
        <w:ind w:firstLine="567"/>
        <w:rPr>
          <w:bCs/>
          <w:kern w:val="28"/>
        </w:rPr>
      </w:pPr>
      <w:r w:rsidRPr="00CB6EC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F6AFE" w:rsidRPr="00C21D8E" w:rsidRDefault="00AF6AFE" w:rsidP="00AF6AFE">
      <w:pPr>
        <w:pStyle w:val="affffb"/>
        <w:keepNext/>
        <w:ind w:left="0" w:firstLine="567"/>
        <w:jc w:val="both"/>
        <w:rPr>
          <w:bCs/>
          <w:kern w:val="28"/>
        </w:rPr>
      </w:pPr>
      <w:r w:rsidRPr="00C21D8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C21D8E">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rsidR="008F15CD" w:rsidRPr="0040424D" w:rsidRDefault="00AF6AFE" w:rsidP="0040424D">
      <w:pPr>
        <w:pStyle w:val="31"/>
        <w:numPr>
          <w:ilvl w:val="2"/>
          <w:numId w:val="1"/>
        </w:numPr>
        <w:spacing w:before="0" w:after="0"/>
        <w:ind w:left="0" w:firstLine="567"/>
        <w:rPr>
          <w:rFonts w:ascii="Times New Roman" w:hAnsi="Times New Roman" w:cs="Times New Roman"/>
          <w:b w:val="0"/>
          <w:bCs w:val="0"/>
        </w:rPr>
      </w:pPr>
      <w:r w:rsidRPr="00AF6AF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w:t>
      </w:r>
      <w:r w:rsidR="008F15CD" w:rsidRPr="0040424D">
        <w:rPr>
          <w:rFonts w:ascii="Times New Roman" w:hAnsi="Times New Roman" w:cs="Times New Roman"/>
          <w:b w:val="0"/>
          <w:bCs w:val="0"/>
        </w:rPr>
        <w:t xml:space="preserve"> в </w:t>
      </w:r>
      <w:r w:rsidR="008F2338" w:rsidRPr="0040424D">
        <w:rPr>
          <w:rFonts w:ascii="Times New Roman" w:hAnsi="Times New Roman" w:cs="Times New Roman"/>
          <w:b w:val="0"/>
          <w:bCs w:val="0"/>
        </w:rPr>
        <w:t>извещени</w:t>
      </w:r>
      <w:r w:rsidR="0095331D">
        <w:rPr>
          <w:rFonts w:ascii="Times New Roman" w:hAnsi="Times New Roman" w:cs="Times New Roman"/>
          <w:b w:val="0"/>
          <w:bCs w:val="0"/>
        </w:rPr>
        <w:t>и</w:t>
      </w:r>
      <w:r w:rsidR="008F15CD" w:rsidRPr="0040424D">
        <w:rPr>
          <w:rFonts w:ascii="Times New Roman" w:hAnsi="Times New Roman" w:cs="Times New Roman"/>
          <w:b w:val="0"/>
          <w:bCs w:val="0"/>
        </w:rPr>
        <w:t xml:space="preserve">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F6AFE" w:rsidRPr="00C21D8E" w:rsidRDefault="00AF6AFE" w:rsidP="00AF6AFE">
      <w:pPr>
        <w:pStyle w:val="31"/>
        <w:numPr>
          <w:ilvl w:val="2"/>
          <w:numId w:val="1"/>
        </w:numPr>
        <w:spacing w:before="0" w:after="0"/>
        <w:ind w:left="0" w:firstLine="567"/>
        <w:rPr>
          <w:rFonts w:ascii="Times New Roman" w:hAnsi="Times New Roman" w:cs="Times New Roman"/>
          <w:b w:val="0"/>
          <w:bCs w:val="0"/>
        </w:rPr>
      </w:pPr>
      <w:r w:rsidRPr="00C21D8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86712" w:rsidRPr="0040424D" w:rsidRDefault="008F15CD" w:rsidP="0040424D">
      <w:pPr>
        <w:pStyle w:val="31"/>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w:t>
      </w:r>
      <w:r w:rsidR="007F7FA3" w:rsidRPr="0040424D">
        <w:rPr>
          <w:rFonts w:ascii="Times New Roman" w:hAnsi="Times New Roman" w:cs="Times New Roman"/>
          <w:b w:val="0"/>
          <w:bCs w:val="0"/>
        </w:rPr>
        <w:t>.</w:t>
      </w:r>
      <w:r w:rsidRPr="0040424D">
        <w:rPr>
          <w:rFonts w:ascii="Times New Roman" w:hAnsi="Times New Roman" w:cs="Times New Roman"/>
          <w:b w:val="0"/>
          <w:bCs w:val="0"/>
        </w:rPr>
        <w:t xml:space="preserve"> и Договора о Евразийском экономическом союзе от 29 мая 2014 г.</w:t>
      </w:r>
    </w:p>
    <w:p w:rsidR="00F00959" w:rsidRPr="008A58C8" w:rsidRDefault="00F00959" w:rsidP="000D1FC8">
      <w:pPr>
        <w:pStyle w:val="31"/>
        <w:numPr>
          <w:ilvl w:val="2"/>
          <w:numId w:val="1"/>
        </w:numPr>
        <w:spacing w:before="0" w:after="0"/>
        <w:ind w:left="0" w:firstLine="567"/>
        <w:rPr>
          <w:rFonts w:ascii="Times New Roman" w:hAnsi="Times New Roman" w:cs="Times New Roman"/>
          <w:b w:val="0"/>
          <w:bCs w:val="0"/>
        </w:rPr>
      </w:pPr>
      <w:bookmarkStart w:id="34" w:name="_Toc123405462"/>
      <w:bookmarkStart w:id="35" w:name="_Toc166101207"/>
      <w:bookmarkEnd w:id="13"/>
      <w:r w:rsidRPr="008A58C8">
        <w:rPr>
          <w:rFonts w:ascii="Times New Roman" w:hAnsi="Times New Roman" w:cs="Times New Roman"/>
          <w:b w:val="0"/>
          <w:bCs w:val="0"/>
        </w:rPr>
        <w:t>Сведения о н</w:t>
      </w:r>
      <w:bookmarkStart w:id="36" w:name="_ачальная_(максимальная)_цена"/>
      <w:bookmarkEnd w:id="36"/>
      <w:r w:rsidRPr="008A58C8">
        <w:rPr>
          <w:rFonts w:ascii="Times New Roman" w:hAnsi="Times New Roman" w:cs="Times New Roman"/>
          <w:b w:val="0"/>
          <w:bCs w:val="0"/>
        </w:rPr>
        <w:t>ачальной (максимальной) цене товара</w:t>
      </w:r>
      <w:r>
        <w:rPr>
          <w:rFonts w:ascii="Times New Roman" w:hAnsi="Times New Roman" w:cs="Times New Roman"/>
          <w:b w:val="0"/>
          <w:bCs w:val="0"/>
        </w:rPr>
        <w:t>/работы/услуги</w:t>
      </w:r>
      <w:r w:rsidRPr="008A58C8">
        <w:rPr>
          <w:rFonts w:ascii="Times New Roman" w:hAnsi="Times New Roman" w:cs="Times New Roman"/>
          <w:b w:val="0"/>
          <w:bCs w:val="0"/>
        </w:rPr>
        <w:t xml:space="preserve"> указаны </w:t>
      </w:r>
      <w:r w:rsidRPr="00A32AD9">
        <w:rPr>
          <w:rFonts w:ascii="Times New Roman" w:hAnsi="Times New Roman" w:cs="Times New Roman"/>
          <w:b w:val="0"/>
        </w:rPr>
        <w:t xml:space="preserve">в разделе </w:t>
      </w:r>
      <w:hyperlink w:anchor="_ОБОСНОВАНИЕ_НМЦ" w:history="1">
        <w:r w:rsidR="000D1FC8" w:rsidRPr="000D1FC8">
          <w:t xml:space="preserve"> </w:t>
        </w:r>
        <w:r w:rsidR="000D1FC8" w:rsidRPr="000D1FC8">
          <w:rPr>
            <w:rStyle w:val="afe"/>
            <w:rFonts w:ascii="Times New Roman" w:hAnsi="Times New Roman" w:cs="Times New Roman"/>
            <w:b w:val="0"/>
            <w:lang w:val="en-US"/>
          </w:rPr>
          <w:t>VI</w:t>
        </w:r>
        <w:r w:rsidR="00A249AE" w:rsidRPr="005735D0">
          <w:rPr>
            <w:rStyle w:val="afe"/>
            <w:rFonts w:ascii="Times New Roman" w:hAnsi="Times New Roman" w:cs="Times New Roman"/>
            <w:b w:val="0"/>
          </w:rPr>
          <w:t xml:space="preserve"> «ОБОСНОВАНИЕ НАЧАЛЬНОЙ (МАКСИМАЛЬНОЙ) ЦЕНЫ ДОГОВОРА»</w:t>
        </w:r>
      </w:hyperlink>
      <w:r w:rsidR="00A249AE" w:rsidRPr="00A32AD9">
        <w:rPr>
          <w:rFonts w:ascii="Times New Roman" w:hAnsi="Times New Roman" w:cs="Times New Roman"/>
          <w:b w:val="0"/>
        </w:rPr>
        <w:t xml:space="preserve"> </w:t>
      </w:r>
      <w:r>
        <w:rPr>
          <w:rFonts w:ascii="Times New Roman" w:hAnsi="Times New Roman" w:cs="Times New Roman"/>
          <w:b w:val="0"/>
        </w:rPr>
        <w:t>настоящей документации о закупке</w:t>
      </w:r>
      <w:r w:rsidRPr="00A32AD9">
        <w:rPr>
          <w:rFonts w:ascii="Times New Roman" w:hAnsi="Times New Roman" w:cs="Times New Roman"/>
          <w:b w:val="0"/>
          <w:bCs w:val="0"/>
        </w:rPr>
        <w:t>.</w:t>
      </w:r>
    </w:p>
    <w:p w:rsidR="00F00959" w:rsidRDefault="00F00959" w:rsidP="00F00959">
      <w:pPr>
        <w:widowControl w:val="0"/>
        <w:tabs>
          <w:tab w:val="left" w:pos="1418"/>
        </w:tabs>
        <w:spacing w:after="0"/>
        <w:ind w:firstLine="567"/>
      </w:pPr>
      <w:r w:rsidRPr="00DE7EDF">
        <w:t>Сведения о начальной (максимальн</w:t>
      </w:r>
      <w:r>
        <w:t>ой) цене товара/работы/услуги</w:t>
      </w:r>
      <w:r w:rsidRPr="00DE7EDF">
        <w:t xml:space="preserve"> приводятся, в том числе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w:t>
      </w:r>
      <w:r>
        <w:t>.</w:t>
      </w:r>
    </w:p>
    <w:p w:rsidR="008F15CD" w:rsidRPr="0040424D" w:rsidRDefault="008F15CD" w:rsidP="0040424D">
      <w:pPr>
        <w:pStyle w:val="affffb"/>
        <w:ind w:left="0" w:firstLine="567"/>
        <w:jc w:val="both"/>
        <w:rPr>
          <w:b/>
          <w:bCs/>
          <w:kern w:val="28"/>
        </w:rPr>
      </w:pPr>
    </w:p>
    <w:p w:rsidR="008F15CD" w:rsidRPr="0040424D" w:rsidRDefault="00714F54" w:rsidP="0040424D">
      <w:pPr>
        <w:pStyle w:val="11"/>
        <w:keepNext w:val="0"/>
        <w:numPr>
          <w:ilvl w:val="0"/>
          <w:numId w:val="1"/>
        </w:numPr>
        <w:spacing w:before="0" w:after="0"/>
        <w:ind w:left="0" w:firstLine="567"/>
        <w:jc w:val="both"/>
        <w:rPr>
          <w:sz w:val="24"/>
          <w:szCs w:val="24"/>
        </w:rPr>
      </w:pPr>
      <w:bookmarkStart w:id="37" w:name="_Toc133937899"/>
      <w:bookmarkEnd w:id="34"/>
      <w:bookmarkEnd w:id="35"/>
      <w:r w:rsidRPr="0040424D">
        <w:rPr>
          <w:sz w:val="24"/>
          <w:szCs w:val="24"/>
        </w:rPr>
        <w:t>ИЗВЕЩЕНИЕ</w:t>
      </w:r>
      <w:r w:rsidR="008F15CD" w:rsidRPr="0040424D">
        <w:rPr>
          <w:sz w:val="24"/>
          <w:szCs w:val="24"/>
        </w:rPr>
        <w:t xml:space="preserve"> О ЗАКУПКЕ</w:t>
      </w:r>
      <w:bookmarkEnd w:id="37"/>
    </w:p>
    <w:p w:rsidR="008F15CD" w:rsidRPr="0040424D" w:rsidRDefault="008F15CD" w:rsidP="0040424D">
      <w:pPr>
        <w:pStyle w:val="21"/>
        <w:keepNext w:val="0"/>
        <w:numPr>
          <w:ilvl w:val="1"/>
          <w:numId w:val="1"/>
        </w:numPr>
        <w:spacing w:after="0"/>
        <w:ind w:left="0" w:firstLine="567"/>
        <w:jc w:val="both"/>
        <w:rPr>
          <w:sz w:val="24"/>
          <w:szCs w:val="24"/>
        </w:rPr>
      </w:pPr>
      <w:bookmarkStart w:id="38" w:name="_Ref11225592"/>
      <w:bookmarkStart w:id="39" w:name="_Toc13035844"/>
      <w:bookmarkStart w:id="40" w:name="_Toc123405463"/>
      <w:bookmarkStart w:id="41" w:name="_Toc169628374"/>
      <w:bookmarkStart w:id="42" w:name="_Toc133937900"/>
      <w:r w:rsidRPr="0040424D">
        <w:rPr>
          <w:sz w:val="24"/>
          <w:szCs w:val="24"/>
        </w:rPr>
        <w:t xml:space="preserve">Предоставление </w:t>
      </w:r>
      <w:bookmarkEnd w:id="38"/>
      <w:bookmarkEnd w:id="39"/>
      <w:bookmarkEnd w:id="40"/>
      <w:bookmarkEnd w:id="41"/>
      <w:r w:rsidR="004D6022" w:rsidRPr="0040424D">
        <w:rPr>
          <w:sz w:val="24"/>
          <w:szCs w:val="24"/>
        </w:rPr>
        <w:t>извещения</w:t>
      </w:r>
      <w:r w:rsidRPr="0040424D">
        <w:rPr>
          <w:sz w:val="24"/>
          <w:szCs w:val="24"/>
        </w:rPr>
        <w:t xml:space="preserve"> о закупке</w:t>
      </w:r>
      <w:bookmarkEnd w:id="42"/>
    </w:p>
    <w:p w:rsidR="008F15CD" w:rsidRPr="0040424D" w:rsidRDefault="008F2338" w:rsidP="0040424D">
      <w:pPr>
        <w:pStyle w:val="31"/>
        <w:keepNext w:val="0"/>
        <w:numPr>
          <w:ilvl w:val="2"/>
          <w:numId w:val="1"/>
        </w:numPr>
        <w:spacing w:before="0" w:after="0"/>
        <w:ind w:left="0" w:firstLine="567"/>
        <w:rPr>
          <w:rFonts w:ascii="Times New Roman" w:hAnsi="Times New Roman" w:cs="Times New Roman"/>
          <w:b w:val="0"/>
          <w:bCs w:val="0"/>
        </w:rPr>
      </w:pPr>
      <w:bookmarkStart w:id="43" w:name="_Ref166101804"/>
      <w:r w:rsidRPr="0040424D">
        <w:rPr>
          <w:rFonts w:ascii="Times New Roman" w:hAnsi="Times New Roman" w:cs="Times New Roman"/>
          <w:b w:val="0"/>
          <w:bCs w:val="0"/>
        </w:rPr>
        <w:t>Извещение</w:t>
      </w:r>
      <w:r w:rsidR="008F15CD" w:rsidRPr="0040424D">
        <w:rPr>
          <w:rFonts w:ascii="Times New Roman" w:hAnsi="Times New Roman" w:cs="Times New Roman"/>
          <w:b w:val="0"/>
          <w:bCs w:val="0"/>
        </w:rPr>
        <w:t xml:space="preserve"> о закупке в полном объеме в электронном виде безвозмездно доступна для ознакомления на официальном сайте Единой информационной системы </w:t>
      </w:r>
      <w:hyperlink r:id="rId17" w:history="1">
        <w:r w:rsidR="004D56D6" w:rsidRPr="004D56D6">
          <w:rPr>
            <w:rStyle w:val="afe"/>
            <w:rFonts w:ascii="Times New Roman" w:hAnsi="Times New Roman" w:cs="Times New Roman"/>
            <w:b w:val="0"/>
            <w:bCs w:val="0"/>
          </w:rPr>
          <w:t>https://zakupki.gov.ru/</w:t>
        </w:r>
      </w:hyperlink>
      <w:r w:rsidR="008F15CD" w:rsidRPr="0040424D">
        <w:rPr>
          <w:rFonts w:ascii="Times New Roman" w:hAnsi="Times New Roman" w:cs="Times New Roman"/>
          <w:b w:val="0"/>
          <w:bCs w:val="0"/>
        </w:rPr>
        <w:t xml:space="preserve">, а также на сайте </w:t>
      </w:r>
      <w:r w:rsidR="008F15CD" w:rsidRPr="00AF6AFE">
        <w:rPr>
          <w:rFonts w:ascii="Times New Roman" w:hAnsi="Times New Roman" w:cs="Times New Roman"/>
          <w:b w:val="0"/>
          <w:bCs w:val="0"/>
        </w:rPr>
        <w:t>электронной торговой площадки (далее – ЭТП),</w:t>
      </w:r>
      <w:r w:rsidR="008F15CD" w:rsidRPr="0040424D">
        <w:rPr>
          <w:rFonts w:ascii="Times New Roman" w:hAnsi="Times New Roman" w:cs="Times New Roman"/>
          <w:b w:val="0"/>
          <w:bCs w:val="0"/>
        </w:rPr>
        <w:t xml:space="preserve"> указанной в пункте </w:t>
      </w:r>
      <w:hyperlink w:anchor="_Адрес_электронной_площадки" w:history="1">
        <w:r w:rsidR="008F15CD" w:rsidRPr="0040424D">
          <w:rPr>
            <w:rStyle w:val="afe"/>
            <w:rFonts w:ascii="Times New Roman" w:hAnsi="Times New Roman" w:cs="Times New Roman"/>
            <w:b w:val="0"/>
            <w:bCs w:val="0"/>
          </w:rPr>
          <w:t>10 части II «ИНФОРМАЦИОННАЯ КАРТА ЗАКУПКИ»</w:t>
        </w:r>
      </w:hyperlink>
      <w:r w:rsidR="008F15CD" w:rsidRPr="0040424D">
        <w:rPr>
          <w:rFonts w:ascii="Times New Roman" w:hAnsi="Times New Roman" w:cs="Times New Roman"/>
          <w:b w:val="0"/>
          <w:bCs w:val="0"/>
        </w:rPr>
        <w:t>.</w:t>
      </w:r>
      <w:bookmarkEnd w:id="43"/>
      <w:r w:rsidR="008F15CD" w:rsidRPr="0040424D">
        <w:rPr>
          <w:rFonts w:ascii="Times New Roman" w:hAnsi="Times New Roman" w:cs="Times New Roman"/>
          <w:b w:val="0"/>
          <w:bCs w:val="0"/>
        </w:rPr>
        <w:t xml:space="preserve"> Срок начала предоставления </w:t>
      </w:r>
      <w:r w:rsidR="006714DD">
        <w:rPr>
          <w:rFonts w:ascii="Times New Roman" w:hAnsi="Times New Roman" w:cs="Times New Roman"/>
          <w:b w:val="0"/>
          <w:bCs w:val="0"/>
        </w:rPr>
        <w:t>и</w:t>
      </w:r>
      <w:r w:rsidR="00BE42C8" w:rsidRPr="0040424D">
        <w:rPr>
          <w:rFonts w:ascii="Times New Roman" w:hAnsi="Times New Roman" w:cs="Times New Roman"/>
          <w:b w:val="0"/>
          <w:bCs w:val="0"/>
        </w:rPr>
        <w:t xml:space="preserve">звещения </w:t>
      </w:r>
      <w:r w:rsidR="008F15CD" w:rsidRPr="0040424D">
        <w:rPr>
          <w:rFonts w:ascii="Times New Roman" w:hAnsi="Times New Roman" w:cs="Times New Roman"/>
          <w:b w:val="0"/>
          <w:bCs w:val="0"/>
        </w:rPr>
        <w:t>о закупке устанавливается Заказчиком в извещении о закупке.</w:t>
      </w:r>
    </w:p>
    <w:p w:rsidR="008F15CD" w:rsidRPr="0040424D" w:rsidRDefault="008F15CD" w:rsidP="0040424D">
      <w:pPr>
        <w:pStyle w:val="21"/>
        <w:keepNext w:val="0"/>
        <w:numPr>
          <w:ilvl w:val="1"/>
          <w:numId w:val="1"/>
        </w:numPr>
        <w:spacing w:after="0"/>
        <w:ind w:left="0" w:firstLine="567"/>
        <w:jc w:val="both"/>
        <w:rPr>
          <w:sz w:val="24"/>
          <w:szCs w:val="24"/>
        </w:rPr>
      </w:pPr>
      <w:bookmarkStart w:id="44" w:name="_Toc123405464"/>
      <w:bookmarkStart w:id="45" w:name="_Toc133937901"/>
      <w:r w:rsidRPr="0040424D">
        <w:rPr>
          <w:sz w:val="24"/>
          <w:szCs w:val="24"/>
        </w:rPr>
        <w:t xml:space="preserve">Разъяснение положений </w:t>
      </w:r>
      <w:bookmarkEnd w:id="44"/>
      <w:r w:rsidR="004D6022" w:rsidRPr="0040424D">
        <w:rPr>
          <w:sz w:val="24"/>
          <w:szCs w:val="24"/>
        </w:rPr>
        <w:t>извещения</w:t>
      </w:r>
      <w:r w:rsidRPr="0040424D">
        <w:rPr>
          <w:sz w:val="24"/>
          <w:szCs w:val="24"/>
        </w:rPr>
        <w:t xml:space="preserve"> о закупке</w:t>
      </w:r>
      <w:bookmarkEnd w:id="45"/>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46" w:name="_Ref166349349"/>
      <w:r w:rsidRPr="0040424D">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w:t>
      </w:r>
      <w:r w:rsidR="004D6022"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Порядок подачи за</w:t>
      </w:r>
      <w:r w:rsidR="008F2338" w:rsidRPr="0040424D">
        <w:rPr>
          <w:rFonts w:ascii="Times New Roman" w:hAnsi="Times New Roman" w:cs="Times New Roman"/>
          <w:b w:val="0"/>
          <w:bCs w:val="0"/>
        </w:rPr>
        <w:t>проса на разъяснения положений извещения</w:t>
      </w:r>
      <w:r w:rsidRPr="0040424D">
        <w:rPr>
          <w:rFonts w:ascii="Times New Roman" w:hAnsi="Times New Roman" w:cs="Times New Roman"/>
          <w:b w:val="0"/>
          <w:bCs w:val="0"/>
        </w:rPr>
        <w:t xml:space="preserve"> о закупке определяется </w:t>
      </w:r>
      <w:r w:rsidRPr="0040424D">
        <w:rPr>
          <w:rFonts w:ascii="Times New Roman" w:hAnsi="Times New Roman" w:cs="Times New Roman"/>
          <w:b w:val="0"/>
        </w:rPr>
        <w:t>Регламентом работы ЭТП</w:t>
      </w:r>
      <w:r w:rsidRPr="0040424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w:t>
      </w:r>
      <w:r w:rsidR="008F2338"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указаны в пункте </w:t>
      </w:r>
      <w:hyperlink w:anchor="_Порядок,_дата_начала," w:history="1">
        <w:r w:rsidRPr="0040424D">
          <w:rPr>
            <w:rStyle w:val="afe"/>
            <w:rFonts w:ascii="Times New Roman" w:hAnsi="Times New Roman" w:cs="Times New Roman"/>
            <w:b w:val="0"/>
            <w:bCs w:val="0"/>
          </w:rPr>
          <w:t>9 части II «ИНФОРМАЦИОННАЯ КАРТА ЗАКУПКИ»</w:t>
        </w:r>
      </w:hyperlink>
      <w:r w:rsidRPr="0040424D">
        <w:rPr>
          <w:rFonts w:ascii="Times New Roman" w:hAnsi="Times New Roman" w:cs="Times New Roman"/>
          <w:b w:val="0"/>
          <w:bCs w:val="0"/>
        </w:rPr>
        <w:t>.</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w:t>
      </w:r>
      <w:r w:rsidR="008F2338"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6"/>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Разъяснения положений </w:t>
      </w:r>
      <w:r w:rsidR="008F2338"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не должны изменять предмет закупки и существенные условия проекта договора.</w:t>
      </w:r>
    </w:p>
    <w:p w:rsidR="008F15CD" w:rsidRPr="0040424D" w:rsidRDefault="008F15CD" w:rsidP="0040424D">
      <w:pPr>
        <w:pStyle w:val="21"/>
        <w:keepNext w:val="0"/>
        <w:numPr>
          <w:ilvl w:val="1"/>
          <w:numId w:val="1"/>
        </w:numPr>
        <w:spacing w:after="0"/>
        <w:ind w:left="0" w:firstLine="567"/>
        <w:jc w:val="both"/>
        <w:rPr>
          <w:sz w:val="24"/>
          <w:szCs w:val="24"/>
        </w:rPr>
      </w:pPr>
      <w:bookmarkStart w:id="47" w:name="_Ref119429410"/>
      <w:bookmarkStart w:id="48" w:name="_Toc123405465"/>
      <w:bookmarkStart w:id="49" w:name="_Toc133937902"/>
      <w:r w:rsidRPr="0040424D">
        <w:rPr>
          <w:sz w:val="24"/>
          <w:szCs w:val="24"/>
        </w:rPr>
        <w:t xml:space="preserve">Внесение изменений в извещение о </w:t>
      </w:r>
      <w:bookmarkEnd w:id="47"/>
      <w:bookmarkEnd w:id="48"/>
      <w:r w:rsidRPr="0040424D">
        <w:rPr>
          <w:sz w:val="24"/>
          <w:szCs w:val="24"/>
        </w:rPr>
        <w:t>закупке</w:t>
      </w:r>
      <w:bookmarkEnd w:id="49"/>
      <w:r w:rsidRPr="0040424D">
        <w:rPr>
          <w:sz w:val="24"/>
          <w:szCs w:val="24"/>
        </w:rPr>
        <w:t xml:space="preserve">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До окончания срока подачи заявок Заказчик может по любой причине внести изменения в </w:t>
      </w:r>
      <w:r w:rsidR="008F2338" w:rsidRPr="0040424D">
        <w:rPr>
          <w:rFonts w:ascii="Times New Roman" w:hAnsi="Times New Roman" w:cs="Times New Roman"/>
          <w:b w:val="0"/>
          <w:bCs w:val="0"/>
        </w:rPr>
        <w:t>извещение о закупке.</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rPr>
        <w:t>Изменения, вносимые в извещение о закупке</w:t>
      </w:r>
      <w:r w:rsidR="006822B8" w:rsidRPr="0040424D">
        <w:rPr>
          <w:rFonts w:ascii="Times New Roman" w:hAnsi="Times New Roman" w:cs="Times New Roman"/>
          <w:b w:val="0"/>
        </w:rPr>
        <w:t>,</w:t>
      </w:r>
      <w:r w:rsidRPr="0040424D">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sidRPr="0040424D">
        <w:rPr>
          <w:rFonts w:ascii="Times New Roman" w:hAnsi="Times New Roman" w:cs="Times New Roman"/>
          <w:b w:val="0"/>
          <w:bCs w:val="0"/>
        </w:rPr>
        <w:t xml:space="preserve">При этом </w:t>
      </w:r>
      <w:r w:rsidRPr="0040424D">
        <w:rPr>
          <w:rFonts w:ascii="Times New Roman" w:hAnsi="Times New Roman" w:cs="Times New Roman"/>
          <w:b w:val="0"/>
        </w:rPr>
        <w:t xml:space="preserve">срок подачи заявок на участие в закупке должен быть продлен таким образом, чтобы с </w:t>
      </w:r>
      <w:r w:rsidRPr="0040424D">
        <w:rPr>
          <w:rFonts w:ascii="Times New Roman" w:hAnsi="Times New Roman" w:cs="Times New Roman"/>
          <w:b w:val="0"/>
        </w:rPr>
        <w:lastRenderedPageBreak/>
        <w:t>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Заказчик не несет ответственности в случае, если участник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 xml:space="preserve">не ознакомился с изменениями, внесенными в извещение о </w:t>
      </w:r>
      <w:r w:rsidR="008F2338" w:rsidRPr="0040424D">
        <w:rPr>
          <w:rFonts w:ascii="Times New Roman" w:hAnsi="Times New Roman" w:cs="Times New Roman"/>
          <w:b w:val="0"/>
          <w:bCs w:val="0"/>
        </w:rPr>
        <w:t xml:space="preserve">закупке, </w:t>
      </w:r>
      <w:r w:rsidRPr="0040424D">
        <w:rPr>
          <w:rFonts w:ascii="Times New Roman" w:hAnsi="Times New Roman" w:cs="Times New Roman"/>
          <w:b w:val="0"/>
          <w:bCs w:val="0"/>
        </w:rPr>
        <w:t xml:space="preserve">размещенными надлежащим образом. </w:t>
      </w:r>
    </w:p>
    <w:p w:rsidR="008F15CD" w:rsidRPr="0040424D" w:rsidRDefault="008F15CD" w:rsidP="0040424D">
      <w:pPr>
        <w:pStyle w:val="21"/>
        <w:numPr>
          <w:ilvl w:val="1"/>
          <w:numId w:val="1"/>
        </w:numPr>
        <w:spacing w:after="0"/>
        <w:ind w:left="0" w:firstLine="567"/>
        <w:jc w:val="both"/>
        <w:rPr>
          <w:sz w:val="24"/>
          <w:szCs w:val="24"/>
        </w:rPr>
      </w:pPr>
      <w:bookmarkStart w:id="50" w:name="_Toc123405466"/>
      <w:bookmarkStart w:id="51" w:name="_Toc133937903"/>
      <w:r w:rsidRPr="0040424D">
        <w:rPr>
          <w:sz w:val="24"/>
          <w:szCs w:val="24"/>
        </w:rPr>
        <w:t xml:space="preserve">Отмена </w:t>
      </w:r>
      <w:bookmarkEnd w:id="50"/>
      <w:r w:rsidRPr="0040424D">
        <w:rPr>
          <w:sz w:val="24"/>
          <w:szCs w:val="24"/>
        </w:rPr>
        <w:t>закупки</w:t>
      </w:r>
      <w:bookmarkEnd w:id="51"/>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52" w:name="_Ref166158219"/>
      <w:r w:rsidRPr="0040424D">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2"/>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53" w:name="_Ref166349406"/>
      <w:r w:rsidRPr="0040424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8F15CD" w:rsidRPr="0040424D" w:rsidRDefault="008F15CD" w:rsidP="0040424D">
      <w:pPr>
        <w:spacing w:after="0"/>
        <w:ind w:firstLine="567"/>
      </w:pPr>
    </w:p>
    <w:p w:rsidR="008F15CD" w:rsidRPr="0040424D" w:rsidRDefault="008F15CD" w:rsidP="0040424D">
      <w:pPr>
        <w:pStyle w:val="11"/>
        <w:keepNext w:val="0"/>
        <w:numPr>
          <w:ilvl w:val="0"/>
          <w:numId w:val="1"/>
        </w:numPr>
        <w:spacing w:before="0" w:after="0"/>
        <w:ind w:left="0" w:firstLine="567"/>
        <w:jc w:val="both"/>
        <w:rPr>
          <w:sz w:val="24"/>
          <w:szCs w:val="24"/>
        </w:rPr>
      </w:pPr>
      <w:bookmarkStart w:id="54" w:name="_ТРЕБОВАНИЯ_К_СОДЕРЖАНИЮ"/>
      <w:bookmarkStart w:id="55" w:name="_Toc123405467"/>
      <w:bookmarkStart w:id="56" w:name="_Toc166101208"/>
      <w:bookmarkStart w:id="57" w:name="_Ref166159542"/>
      <w:bookmarkStart w:id="58" w:name="_Ref166159546"/>
      <w:bookmarkStart w:id="59" w:name="_Ref166250138"/>
      <w:bookmarkStart w:id="60" w:name="_Ref166250141"/>
      <w:bookmarkStart w:id="61" w:name="_Toc133937904"/>
      <w:bookmarkEnd w:id="53"/>
      <w:bookmarkEnd w:id="54"/>
      <w:r w:rsidRPr="0040424D">
        <w:rPr>
          <w:sz w:val="24"/>
          <w:szCs w:val="24"/>
        </w:rPr>
        <w:t xml:space="preserve">ТРЕБОВАНИЯ К СОДЕРЖАНИЮ ЗАЯВКИ НА УЧАСТИЕ В </w:t>
      </w:r>
      <w:bookmarkEnd w:id="55"/>
      <w:bookmarkEnd w:id="56"/>
      <w:bookmarkEnd w:id="57"/>
      <w:bookmarkEnd w:id="58"/>
      <w:bookmarkEnd w:id="59"/>
      <w:bookmarkEnd w:id="60"/>
      <w:r w:rsidRPr="0040424D">
        <w:rPr>
          <w:sz w:val="24"/>
          <w:szCs w:val="24"/>
        </w:rPr>
        <w:t>ЗАКУПКЕ</w:t>
      </w:r>
      <w:bookmarkEnd w:id="61"/>
    </w:p>
    <w:p w:rsidR="008F15CD" w:rsidRPr="0040424D" w:rsidRDefault="008F15CD" w:rsidP="0040424D">
      <w:pPr>
        <w:pStyle w:val="21"/>
        <w:numPr>
          <w:ilvl w:val="1"/>
          <w:numId w:val="1"/>
        </w:numPr>
        <w:spacing w:after="0"/>
        <w:ind w:left="0" w:firstLine="567"/>
        <w:jc w:val="both"/>
        <w:rPr>
          <w:sz w:val="24"/>
          <w:szCs w:val="24"/>
        </w:rPr>
      </w:pPr>
      <w:bookmarkStart w:id="62" w:name="_Toc133937905"/>
      <w:r w:rsidRPr="0040424D">
        <w:rPr>
          <w:sz w:val="24"/>
          <w:szCs w:val="24"/>
        </w:rPr>
        <w:t>Требования к оформлению заявки на участие в закупке</w:t>
      </w:r>
      <w:bookmarkEnd w:id="62"/>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40424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w:t>
      </w:r>
      <w:r w:rsidR="008F2338"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w:t>
      </w:r>
      <w:r w:rsidR="008F2338" w:rsidRPr="0040424D">
        <w:rPr>
          <w:rFonts w:ascii="Times New Roman" w:hAnsi="Times New Roman" w:cs="Times New Roman"/>
          <w:b w:val="0"/>
          <w:bCs w:val="0"/>
        </w:rPr>
        <w:t xml:space="preserve">а также разъяснения извещения о закупке, </w:t>
      </w:r>
      <w:r w:rsidRPr="0040424D">
        <w:rPr>
          <w:rFonts w:ascii="Times New Roman" w:hAnsi="Times New Roman" w:cs="Times New Roman"/>
          <w:b w:val="0"/>
          <w:bCs w:val="0"/>
        </w:rPr>
        <w:t xml:space="preserve">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008F2338"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или же подача заявки, не отвечающей требованиям </w:t>
      </w:r>
      <w:r w:rsidR="008F2338"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является основанием для признания заявки не соответствующей требованиям </w:t>
      </w:r>
      <w:r w:rsidR="008F2338" w:rsidRPr="0040424D">
        <w:rPr>
          <w:rFonts w:ascii="Times New Roman" w:hAnsi="Times New Roman" w:cs="Times New Roman"/>
          <w:b w:val="0"/>
          <w:bCs w:val="0"/>
        </w:rPr>
        <w:t>извещения</w:t>
      </w:r>
      <w:r w:rsidRPr="0040424D">
        <w:rPr>
          <w:rFonts w:ascii="Times New Roman" w:hAnsi="Times New Roman" w:cs="Times New Roman"/>
          <w:b w:val="0"/>
          <w:bCs w:val="0"/>
        </w:rPr>
        <w:t xml:space="preserve"> о закупке и отклонения участника от участия в закупке.</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history="1">
        <w:r w:rsidRPr="0040424D">
          <w:rPr>
            <w:rStyle w:val="afe"/>
            <w:rFonts w:ascii="Times New Roman" w:hAnsi="Times New Roman" w:cs="Times New Roman"/>
            <w:b w:val="0"/>
            <w:bCs w:val="0"/>
          </w:rPr>
          <w:t>раздела 3 «ТРЕБОВАНИЯ К СОДЕРЖАНИЮ ЗАЯВКИ НА УЧАСТИЕ В ЗАКУПКЕ»</w:t>
        </w:r>
        <w:r w:rsidRPr="0040424D">
          <w:rPr>
            <w:rStyle w:val="afe"/>
            <w:rFonts w:ascii="Times New Roman" w:hAnsi="Times New Roman" w:cs="Times New Roman"/>
            <w:b w:val="0"/>
          </w:rPr>
          <w:t xml:space="preserve"> части </w:t>
        </w:r>
        <w:r w:rsidRPr="0040424D">
          <w:rPr>
            <w:rStyle w:val="afe"/>
            <w:rFonts w:ascii="Times New Roman" w:hAnsi="Times New Roman" w:cs="Times New Roman"/>
            <w:b w:val="0"/>
            <w:lang w:val="en-US"/>
          </w:rPr>
          <w:t>I</w:t>
        </w:r>
        <w:r w:rsidRPr="0040424D">
          <w:rPr>
            <w:rStyle w:val="afe"/>
            <w:rFonts w:ascii="Times New Roman" w:hAnsi="Times New Roman" w:cs="Times New Roman"/>
            <w:b w:val="0"/>
          </w:rPr>
          <w:t xml:space="preserve"> «ОБЩИЕ УСЛОВИЯ ПРОВЕДЕНИЯ ЗАКУПКИ»</w:t>
        </w:r>
      </w:hyperlink>
      <w:r w:rsidRPr="0040424D">
        <w:rPr>
          <w:rFonts w:ascii="Times New Roman" w:hAnsi="Times New Roman" w:cs="Times New Roman"/>
          <w:b w:val="0"/>
        </w:rPr>
        <w:t xml:space="preserve"> </w:t>
      </w:r>
      <w:r w:rsidRPr="0040424D">
        <w:rPr>
          <w:rFonts w:ascii="Times New Roman" w:hAnsi="Times New Roman" w:cs="Times New Roman"/>
          <w:b w:val="0"/>
          <w:bCs w:val="0"/>
        </w:rPr>
        <w:t xml:space="preserve">и в соответствии с формами документов, установленными частью </w:t>
      </w:r>
      <w:hyperlink w:anchor="_ОБРАЗЦЫ_ФОРМ_ДЛЯ" w:history="1">
        <w:r w:rsidRPr="0040424D">
          <w:rPr>
            <w:rStyle w:val="afe"/>
            <w:rFonts w:ascii="Times New Roman" w:hAnsi="Times New Roman" w:cs="Times New Roman"/>
            <w:b w:val="0"/>
            <w:bCs w:val="0"/>
            <w:lang w:val="en-US"/>
          </w:rPr>
          <w:t>III</w:t>
        </w:r>
        <w:r w:rsidRPr="0040424D">
          <w:rPr>
            <w:rStyle w:val="afe"/>
            <w:rFonts w:ascii="Times New Roman" w:hAnsi="Times New Roman" w:cs="Times New Roman"/>
            <w:b w:val="0"/>
            <w:bCs w:val="0"/>
          </w:rPr>
          <w:t xml:space="preserve"> «ОБРАЗЦЫ ФОРМ ДЛЯ ЗАПОЛНЕНИЯ УЧАСТНИКАМИ ЗАКУПКИ»</w:t>
        </w:r>
      </w:hyperlink>
      <w:r w:rsidRPr="0040424D">
        <w:rPr>
          <w:rFonts w:ascii="Times New Roman" w:hAnsi="Times New Roman" w:cs="Times New Roman"/>
          <w:b w:val="0"/>
          <w:bCs w:val="0"/>
        </w:rPr>
        <w:t>.</w:t>
      </w:r>
      <w:bookmarkEnd w:id="63"/>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 описании документов заявки участник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hyperlink w:anchor="_ТЕХНИЧЕСКАЯ_ЧАСТЬ" w:history="1">
        <w:r w:rsidRPr="0040424D">
          <w:rPr>
            <w:rStyle w:val="afe"/>
            <w:rFonts w:ascii="Times New Roman" w:hAnsi="Times New Roman" w:cs="Times New Roman"/>
            <w:b w:val="0"/>
            <w:bCs w:val="0"/>
            <w:lang w:val="en-US"/>
          </w:rPr>
          <w:t>V</w:t>
        </w:r>
        <w:r w:rsidRPr="0040424D">
          <w:rPr>
            <w:rStyle w:val="afe"/>
            <w:rFonts w:ascii="Times New Roman" w:hAnsi="Times New Roman" w:cs="Times New Roman"/>
            <w:b w:val="0"/>
            <w:bCs w:val="0"/>
          </w:rPr>
          <w:t xml:space="preserve"> </w:t>
        </w:r>
        <w:r w:rsidRPr="0040424D">
          <w:rPr>
            <w:rStyle w:val="afe"/>
            <w:rFonts w:ascii="Times New Roman" w:hAnsi="Times New Roman" w:cs="Times New Roman"/>
            <w:b w:val="0"/>
          </w:rPr>
          <w:t>«ТЕХНИЧЕСКАЯ ЧАСТЬ»</w:t>
        </w:r>
      </w:hyperlink>
      <w:r w:rsidRPr="0040424D">
        <w:rPr>
          <w:rFonts w:ascii="Times New Roman" w:hAnsi="Times New Roman" w:cs="Times New Roman"/>
          <w:b w:val="0"/>
          <w:bCs w:val="0"/>
        </w:rPr>
        <w:t>.</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Сведения, которые содержатся в заявках участников </w:t>
      </w:r>
      <w:r w:rsidRPr="0040424D">
        <w:rPr>
          <w:rFonts w:ascii="Times New Roman" w:hAnsi="Times New Roman" w:cs="Times New Roman"/>
          <w:b w:val="0"/>
        </w:rPr>
        <w:t>закупки</w:t>
      </w:r>
      <w:r w:rsidRPr="0040424D">
        <w:rPr>
          <w:rFonts w:ascii="Times New Roman" w:hAnsi="Times New Roman" w:cs="Times New Roman"/>
          <w:b w:val="0"/>
          <w:bCs w:val="0"/>
        </w:rPr>
        <w:t>, не должны допускать двусмысленных толкований.</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68" w:name="_Ref11475563"/>
      <w:r w:rsidRPr="0040424D">
        <w:rPr>
          <w:rFonts w:ascii="Times New Roman" w:hAnsi="Times New Roman" w:cs="Times New Roman"/>
          <w:b w:val="0"/>
          <w:bCs w:val="0"/>
        </w:rPr>
        <w:t xml:space="preserve">Если в документах, входящих в состав заявки на участие в закупке, </w:t>
      </w:r>
      <w:bookmarkEnd w:id="68"/>
      <w:r w:rsidRPr="0040424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Все документы, представляемые участниками </w:t>
      </w:r>
      <w:r w:rsidRPr="0040424D">
        <w:rPr>
          <w:rFonts w:ascii="Times New Roman" w:hAnsi="Times New Roman" w:cs="Times New Roman"/>
          <w:b w:val="0"/>
        </w:rPr>
        <w:t xml:space="preserve">закупки </w:t>
      </w:r>
      <w:r w:rsidRPr="0040424D">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9" w:name="_Ref166313158"/>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7F24E8" w:rsidRPr="0040424D" w:rsidRDefault="007F24E8"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bookmarkStart w:id="70" w:name="_Toc123405469"/>
      <w:bookmarkStart w:id="71" w:name="_Toc387652312"/>
      <w:bookmarkEnd w:id="69"/>
      <w:r w:rsidRPr="0040424D">
        <w:rPr>
          <w:rFonts w:ascii="Times New Roman" w:hAnsi="Times New Roman" w:cs="Times New Roman"/>
          <w:b w:val="0"/>
          <w:bCs w:val="0"/>
        </w:rPr>
        <w:t>В случае нарушения указанных требований заявка подлежит обязательному отклонению.</w:t>
      </w:r>
    </w:p>
    <w:p w:rsidR="008F15CD" w:rsidRPr="0040424D" w:rsidRDefault="008F15CD" w:rsidP="0040424D">
      <w:pPr>
        <w:pStyle w:val="21"/>
        <w:numPr>
          <w:ilvl w:val="1"/>
          <w:numId w:val="1"/>
        </w:numPr>
        <w:spacing w:after="0"/>
        <w:ind w:left="0" w:firstLine="567"/>
        <w:jc w:val="both"/>
        <w:rPr>
          <w:sz w:val="24"/>
          <w:szCs w:val="24"/>
        </w:rPr>
      </w:pPr>
      <w:bookmarkStart w:id="72" w:name="_Toc133937906"/>
      <w:r w:rsidRPr="0040424D">
        <w:rPr>
          <w:sz w:val="24"/>
          <w:szCs w:val="24"/>
        </w:rPr>
        <w:t xml:space="preserve">Язык документов, входящих в состав заявки на участие в </w:t>
      </w:r>
      <w:bookmarkEnd w:id="70"/>
      <w:bookmarkEnd w:id="71"/>
      <w:r w:rsidRPr="0040424D">
        <w:rPr>
          <w:sz w:val="24"/>
          <w:szCs w:val="24"/>
        </w:rPr>
        <w:t>закупке</w:t>
      </w:r>
      <w:bookmarkEnd w:id="72"/>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73" w:name="_Toc518119272"/>
      <w:r w:rsidRPr="0040424D">
        <w:rPr>
          <w:rFonts w:ascii="Times New Roman" w:hAnsi="Times New Roman" w:cs="Times New Roman"/>
          <w:b w:val="0"/>
        </w:rPr>
        <w:t>Закупочная комиссия не рассматривает документы, не переведенные на русский язык</w:t>
      </w:r>
      <w:r w:rsidRPr="0040424D">
        <w:rPr>
          <w:rFonts w:ascii="Times New Roman" w:hAnsi="Times New Roman" w:cs="Times New Roman"/>
          <w:b w:val="0"/>
          <w:bCs w:val="0"/>
        </w:rPr>
        <w:t xml:space="preserve">. </w:t>
      </w:r>
      <w:bookmarkEnd w:id="73"/>
    </w:p>
    <w:p w:rsidR="008F15CD" w:rsidRPr="0040424D" w:rsidRDefault="008F15CD" w:rsidP="0040424D">
      <w:pPr>
        <w:pStyle w:val="21"/>
        <w:keepNext w:val="0"/>
        <w:numPr>
          <w:ilvl w:val="1"/>
          <w:numId w:val="1"/>
        </w:numPr>
        <w:spacing w:after="0"/>
        <w:ind w:left="0" w:firstLine="567"/>
        <w:jc w:val="both"/>
        <w:rPr>
          <w:sz w:val="24"/>
          <w:szCs w:val="24"/>
        </w:rPr>
      </w:pPr>
      <w:bookmarkStart w:id="74" w:name="_Toc133937907"/>
      <w:r w:rsidRPr="0040424D">
        <w:rPr>
          <w:sz w:val="24"/>
          <w:szCs w:val="24"/>
        </w:rPr>
        <w:t>Требования к валюте заявки</w:t>
      </w:r>
      <w:bookmarkEnd w:id="74"/>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75" w:name="_Hlt517806775"/>
      <w:bookmarkStart w:id="76" w:name="_Ref52534291"/>
      <w:bookmarkEnd w:id="75"/>
      <w:r w:rsidRPr="0040424D">
        <w:rPr>
          <w:rFonts w:ascii="Times New Roman" w:hAnsi="Times New Roman" w:cs="Times New Roman"/>
          <w:b w:val="0"/>
        </w:rPr>
        <w:t xml:space="preserve">Все суммы денежных средств в документах, входящих в заявку участника, должны быть выражены в российских рублях (если иное не установлено в </w:t>
      </w:r>
      <w:r w:rsidR="008F2338" w:rsidRPr="0040424D">
        <w:rPr>
          <w:rFonts w:ascii="Times New Roman" w:hAnsi="Times New Roman" w:cs="Times New Roman"/>
          <w:b w:val="0"/>
        </w:rPr>
        <w:t>извещении</w:t>
      </w:r>
      <w:r w:rsidRPr="0040424D">
        <w:rPr>
          <w:rFonts w:ascii="Times New Roman" w:hAnsi="Times New Roman" w:cs="Times New Roman"/>
          <w:b w:val="0"/>
        </w:rPr>
        <w:t xml:space="preserve"> о закупке) за исключением нижеследующего</w:t>
      </w:r>
      <w:r w:rsidRPr="0040424D">
        <w:rPr>
          <w:rFonts w:ascii="Times New Roman" w:hAnsi="Times New Roman" w:cs="Times New Roman"/>
          <w:b w:val="0"/>
          <w:bCs w:val="0"/>
        </w:rPr>
        <w:t>.</w:t>
      </w:r>
      <w:bookmarkEnd w:id="76"/>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77" w:name="_Toc518119275"/>
      <w:r w:rsidRPr="0040424D">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0424D">
        <w:rPr>
          <w:rFonts w:ascii="Times New Roman" w:hAnsi="Times New Roman" w:cs="Times New Roman"/>
          <w:b w:val="0"/>
          <w:bCs w:val="0"/>
        </w:rPr>
        <w:t>.</w:t>
      </w:r>
      <w:bookmarkEnd w:id="77"/>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rPr>
        <w:t xml:space="preserve">Цена Заявки фиксируется в российских рублях (если иное не установлено в </w:t>
      </w:r>
      <w:r w:rsidR="008F2338" w:rsidRPr="0040424D">
        <w:rPr>
          <w:rFonts w:ascii="Times New Roman" w:hAnsi="Times New Roman" w:cs="Times New Roman"/>
          <w:b w:val="0"/>
        </w:rPr>
        <w:t xml:space="preserve">извещении </w:t>
      </w:r>
      <w:r w:rsidRPr="0040424D">
        <w:rPr>
          <w:rFonts w:ascii="Times New Roman" w:hAnsi="Times New Roman" w:cs="Times New Roman"/>
          <w:b w:val="0"/>
        </w:rPr>
        <w:t>о закупке) и не подлежит изменению при изменении официального курса валюты</w:t>
      </w:r>
      <w:r w:rsidRPr="0040424D">
        <w:rPr>
          <w:rFonts w:ascii="Times New Roman" w:hAnsi="Times New Roman" w:cs="Times New Roman"/>
          <w:b w:val="0"/>
          <w:bCs w:val="0"/>
        </w:rPr>
        <w:t>.</w:t>
      </w:r>
    </w:p>
    <w:p w:rsidR="008F15CD" w:rsidRPr="0040424D" w:rsidRDefault="008F15CD" w:rsidP="0040424D">
      <w:pPr>
        <w:pStyle w:val="21"/>
        <w:keepNext w:val="0"/>
        <w:numPr>
          <w:ilvl w:val="1"/>
          <w:numId w:val="1"/>
        </w:numPr>
        <w:spacing w:after="0"/>
        <w:ind w:left="0" w:firstLine="567"/>
        <w:jc w:val="both"/>
        <w:rPr>
          <w:sz w:val="24"/>
          <w:szCs w:val="24"/>
        </w:rPr>
      </w:pPr>
      <w:bookmarkStart w:id="78" w:name="_Toc133937908"/>
      <w:r w:rsidRPr="0040424D">
        <w:rPr>
          <w:sz w:val="24"/>
          <w:szCs w:val="24"/>
        </w:rPr>
        <w:t>Требования к составу заявки на участие в закупке</w:t>
      </w:r>
      <w:bookmarkEnd w:id="64"/>
      <w:bookmarkEnd w:id="65"/>
      <w:bookmarkEnd w:id="66"/>
      <w:bookmarkEnd w:id="67"/>
      <w:bookmarkEnd w:id="78"/>
    </w:p>
    <w:p w:rsidR="006714DD" w:rsidRPr="008A58C8" w:rsidRDefault="006714DD" w:rsidP="006714DD">
      <w:pPr>
        <w:pStyle w:val="31"/>
        <w:keepNext w:val="0"/>
        <w:numPr>
          <w:ilvl w:val="2"/>
          <w:numId w:val="1"/>
        </w:numPr>
        <w:spacing w:before="0" w:after="0"/>
        <w:ind w:left="0" w:firstLine="567"/>
        <w:rPr>
          <w:rFonts w:ascii="Times New Roman" w:hAnsi="Times New Roman" w:cs="Times New Roman"/>
          <w:b w:val="0"/>
          <w:bCs w:val="0"/>
        </w:rPr>
      </w:pPr>
      <w:bookmarkStart w:id="79" w:name="_Ref166243143"/>
      <w:bookmarkStart w:id="80" w:name="_Ref166316209"/>
      <w:r w:rsidRPr="008A58C8">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A58C8">
        <w:rPr>
          <w:rFonts w:ascii="Times New Roman" w:hAnsi="Times New Roman" w:cs="Times New Roman"/>
          <w:b w:val="0"/>
        </w:rPr>
        <w:t xml:space="preserve">пунктах </w:t>
      </w:r>
      <w:hyperlink w:anchor="_Сведения_и_документы," w:history="1">
        <w:r w:rsidRPr="008A58C8">
          <w:rPr>
            <w:rStyle w:val="afe"/>
            <w:rFonts w:ascii="Times New Roman" w:hAnsi="Times New Roman" w:cs="Times New Roman"/>
            <w:b w:val="0"/>
          </w:rPr>
          <w:t xml:space="preserve">18 части II «ИНФОРМАЦИОННАЯ КАРТА </w:t>
        </w:r>
        <w:r w:rsidRPr="008A58C8">
          <w:rPr>
            <w:rStyle w:val="afe"/>
            <w:rFonts w:ascii="Times New Roman" w:hAnsi="Times New Roman" w:cs="Times New Roman"/>
            <w:b w:val="0"/>
            <w:bCs w:val="0"/>
          </w:rPr>
          <w:t>ЗАКУПКИ</w:t>
        </w:r>
        <w:r w:rsidRPr="008A58C8">
          <w:rPr>
            <w:rStyle w:val="afe"/>
            <w:rFonts w:ascii="Times New Roman" w:hAnsi="Times New Roman" w:cs="Times New Roman"/>
            <w:b w:val="0"/>
          </w:rPr>
          <w:t>»</w:t>
        </w:r>
        <w:bookmarkEnd w:id="79"/>
      </w:hyperlink>
      <w:r w:rsidRPr="008A58C8">
        <w:rPr>
          <w:rFonts w:ascii="Times New Roman" w:hAnsi="Times New Roman" w:cs="Times New Roman"/>
          <w:b w:val="0"/>
          <w:bCs w:val="0"/>
        </w:rPr>
        <w:t xml:space="preserve">.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 случае неполного представления документов, перечисленных в пунктах </w:t>
      </w:r>
      <w:hyperlink w:anchor="_Сведения_и_документы," w:history="1">
        <w:r w:rsidRPr="0040424D">
          <w:rPr>
            <w:rStyle w:val="afe"/>
            <w:rFonts w:ascii="Times New Roman" w:hAnsi="Times New Roman" w:cs="Times New Roman"/>
            <w:b w:val="0"/>
          </w:rPr>
          <w:t>1</w:t>
        </w:r>
        <w:r w:rsidR="00B7191E" w:rsidRPr="0040424D">
          <w:rPr>
            <w:rStyle w:val="afe"/>
            <w:rFonts w:ascii="Times New Roman" w:hAnsi="Times New Roman" w:cs="Times New Roman"/>
            <w:b w:val="0"/>
          </w:rPr>
          <w:t>8</w:t>
        </w:r>
        <w:r w:rsidRPr="0040424D">
          <w:rPr>
            <w:rStyle w:val="afe"/>
            <w:rFonts w:ascii="Times New Roman" w:hAnsi="Times New Roman" w:cs="Times New Roman"/>
            <w:b w:val="0"/>
          </w:rPr>
          <w:t xml:space="preserve"> </w:t>
        </w:r>
        <w:r w:rsidRPr="0040424D">
          <w:rPr>
            <w:rStyle w:val="afe"/>
            <w:rFonts w:ascii="Times New Roman" w:hAnsi="Times New Roman" w:cs="Times New Roman"/>
            <w:b w:val="0"/>
            <w:bCs w:val="0"/>
          </w:rPr>
          <w:t>части II «ИНФОРМАЦИОННАЯ КАРТА ЗАКУПКИ»</w:t>
        </w:r>
      </w:hyperlink>
      <w:r w:rsidRPr="0040424D">
        <w:rPr>
          <w:rFonts w:ascii="Times New Roman" w:hAnsi="Times New Roman" w:cs="Times New Roman"/>
          <w:b w:val="0"/>
          <w:bCs w:val="0"/>
        </w:rPr>
        <w:t xml:space="preserve"> Закупочная комиссия отклоняет заявку, поданную на участие в закупке.</w:t>
      </w:r>
      <w:bookmarkEnd w:id="80"/>
    </w:p>
    <w:p w:rsidR="00B7191E" w:rsidRPr="0040424D" w:rsidRDefault="00B7191E"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bookmarkStart w:id="81" w:name="_Toc123405472"/>
      <w:bookmarkStart w:id="82" w:name="_Toc123405471"/>
      <w:bookmarkStart w:id="83" w:name="_Toc286523204"/>
      <w:r w:rsidRPr="0040424D">
        <w:rPr>
          <w:rFonts w:ascii="Times New Roman" w:hAnsi="Times New Roman" w:cs="Times New Roman"/>
          <w:b w:val="0"/>
          <w:bCs w:val="0"/>
        </w:rPr>
        <w:t xml:space="preserve">Помимо сведений и документов, установленных </w:t>
      </w:r>
      <w:r w:rsidR="007F7FA3" w:rsidRPr="0040424D">
        <w:rPr>
          <w:rFonts w:ascii="Times New Roman" w:hAnsi="Times New Roman" w:cs="Times New Roman"/>
          <w:b w:val="0"/>
          <w:bCs w:val="0"/>
        </w:rPr>
        <w:t xml:space="preserve">в </w:t>
      </w:r>
      <w:r w:rsidRPr="0040424D">
        <w:rPr>
          <w:rFonts w:ascii="Times New Roman" w:hAnsi="Times New Roman" w:cs="Times New Roman"/>
          <w:b w:val="0"/>
          <w:bCs w:val="0"/>
        </w:rPr>
        <w:t>настояще</w:t>
      </w:r>
      <w:r w:rsidR="007F7FA3" w:rsidRPr="0040424D">
        <w:rPr>
          <w:rFonts w:ascii="Times New Roman" w:hAnsi="Times New Roman" w:cs="Times New Roman"/>
          <w:b w:val="0"/>
          <w:bCs w:val="0"/>
        </w:rPr>
        <w:t>м</w:t>
      </w:r>
      <w:r w:rsidRPr="0040424D">
        <w:rPr>
          <w:rFonts w:ascii="Times New Roman" w:hAnsi="Times New Roman" w:cs="Times New Roman"/>
          <w:b w:val="0"/>
          <w:bCs w:val="0"/>
        </w:rPr>
        <w:t xml:space="preserve"> </w:t>
      </w:r>
      <w:r w:rsidR="007F7FA3" w:rsidRPr="0040424D">
        <w:rPr>
          <w:rFonts w:ascii="Times New Roman" w:hAnsi="Times New Roman" w:cs="Times New Roman"/>
          <w:b w:val="0"/>
          <w:bCs w:val="0"/>
        </w:rPr>
        <w:t xml:space="preserve">извещении </w:t>
      </w:r>
      <w:r w:rsidRPr="0040424D">
        <w:rPr>
          <w:rFonts w:ascii="Times New Roman" w:hAnsi="Times New Roman" w:cs="Times New Roman"/>
          <w:b w:val="0"/>
          <w:bCs w:val="0"/>
        </w:rPr>
        <w:t>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714DD" w:rsidRPr="006714DD" w:rsidRDefault="006714DD" w:rsidP="006714DD">
      <w:pPr>
        <w:numPr>
          <w:ilvl w:val="2"/>
          <w:numId w:val="1"/>
        </w:numPr>
        <w:spacing w:after="0"/>
        <w:ind w:left="0" w:firstLine="567"/>
      </w:pPr>
      <w:bookmarkStart w:id="84" w:name="_В_случае,_если_1"/>
      <w:bookmarkEnd w:id="84"/>
      <w:r w:rsidRPr="006714DD">
        <w:rPr>
          <w:b/>
          <w:bCs/>
        </w:rPr>
        <w:t xml:space="preserve">В случае, </w:t>
      </w:r>
      <w:bookmarkStart w:id="85" w:name="_В_случае,_если"/>
      <w:bookmarkEnd w:id="85"/>
      <w:r w:rsidRPr="006714DD">
        <w:t>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общей части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6714DD" w:rsidRPr="006714DD" w:rsidRDefault="006714DD" w:rsidP="006714DD">
      <w:pPr>
        <w:spacing w:after="0"/>
        <w:ind w:firstLine="567"/>
        <w:rPr>
          <w:bCs/>
        </w:rPr>
      </w:pPr>
      <w:r w:rsidRPr="006714DD">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6714DD" w:rsidRPr="006714DD" w:rsidRDefault="006714DD" w:rsidP="006714DD">
      <w:pPr>
        <w:spacing w:after="0"/>
        <w:ind w:firstLine="567"/>
        <w:rPr>
          <w:bCs/>
        </w:rPr>
      </w:pPr>
      <w:r w:rsidRPr="006714DD">
        <w:rPr>
          <w:bCs/>
        </w:rPr>
        <w:t>б) в соглашении должно быть приведено распределение объемов, стоимости (в процентах) и сроков выполнения поставок между членами коллективного участника;</w:t>
      </w:r>
    </w:p>
    <w:p w:rsidR="006714DD" w:rsidRPr="006714DD" w:rsidRDefault="006714DD" w:rsidP="006714DD">
      <w:pPr>
        <w:spacing w:after="0"/>
        <w:ind w:firstLine="567"/>
        <w:rPr>
          <w:bCs/>
        </w:rPr>
      </w:pPr>
      <w:r w:rsidRPr="006714DD">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6714DD" w:rsidRPr="006714DD" w:rsidRDefault="006714DD" w:rsidP="006714DD">
      <w:pPr>
        <w:spacing w:after="0"/>
        <w:ind w:firstLine="567"/>
        <w:rPr>
          <w:bCs/>
        </w:rPr>
      </w:pPr>
      <w:r w:rsidRPr="006714DD">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6714DD" w:rsidRPr="006714DD" w:rsidRDefault="006714DD" w:rsidP="006714DD">
      <w:pPr>
        <w:spacing w:after="0"/>
        <w:ind w:firstLine="567"/>
        <w:rPr>
          <w:bCs/>
        </w:rPr>
      </w:pPr>
      <w:r w:rsidRPr="006714DD">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714DD" w:rsidRPr="006714DD" w:rsidRDefault="006714DD" w:rsidP="006714DD">
      <w:pPr>
        <w:spacing w:after="0"/>
        <w:ind w:firstLine="567"/>
        <w:rPr>
          <w:bCs/>
        </w:rPr>
      </w:pPr>
      <w:r w:rsidRPr="006714DD">
        <w:rPr>
          <w:bCs/>
        </w:rPr>
        <w:t>е) срок действия соглашения должен быть не менее, чем срок действия договора.</w:t>
      </w:r>
    </w:p>
    <w:p w:rsidR="006714DD" w:rsidRPr="006714DD" w:rsidRDefault="006714DD" w:rsidP="006714DD">
      <w:pPr>
        <w:numPr>
          <w:ilvl w:val="2"/>
          <w:numId w:val="1"/>
        </w:numPr>
        <w:tabs>
          <w:tab w:val="clear" w:pos="454"/>
          <w:tab w:val="num" w:pos="170"/>
        </w:tabs>
        <w:spacing w:after="0"/>
        <w:ind w:left="0" w:firstLine="567"/>
        <w:outlineLvl w:val="2"/>
      </w:pPr>
      <w:r w:rsidRPr="006714DD">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6714DD" w:rsidRPr="006714DD" w:rsidRDefault="006714DD" w:rsidP="006714DD">
      <w:pPr>
        <w:numPr>
          <w:ilvl w:val="0"/>
          <w:numId w:val="28"/>
        </w:numPr>
        <w:spacing w:after="0"/>
        <w:ind w:left="0" w:firstLine="567"/>
      </w:pPr>
      <w:r w:rsidRPr="006714DD">
        <w:t>заявка должна включать документы, подтверждающие соответствие коллективного участника установленным требованиям (в том числе документ, подтверждающих полномочия лица, подписавшего заявку);</w:t>
      </w:r>
    </w:p>
    <w:p w:rsidR="006714DD" w:rsidRPr="006714DD" w:rsidRDefault="006714DD" w:rsidP="006714DD">
      <w:pPr>
        <w:numPr>
          <w:ilvl w:val="0"/>
          <w:numId w:val="28"/>
        </w:numPr>
        <w:spacing w:after="0"/>
        <w:ind w:left="0" w:firstLine="567"/>
        <w:rPr>
          <w:bCs/>
          <w:u w:val="single"/>
        </w:rPr>
      </w:pPr>
      <w:r w:rsidRPr="006714DD">
        <w:lastRenderedPageBreak/>
        <w:t xml:space="preserve">в отношении каждого из членов коллективного участника предоставляются документы и сведения, предусмотренные </w:t>
      </w:r>
      <w:r w:rsidRPr="006714DD">
        <w:rPr>
          <w:bCs/>
          <w:color w:val="0000FF"/>
          <w:u w:val="single"/>
        </w:rPr>
        <w:t xml:space="preserve">пунктом </w:t>
      </w:r>
      <w:hyperlink w:anchor="_Сведения_и_документы," w:history="1">
        <w:r w:rsidRPr="006714DD">
          <w:rPr>
            <w:bCs/>
            <w:color w:val="0000FF"/>
            <w:u w:val="single"/>
          </w:rPr>
          <w:t>17 части II «ИНФОРМАЦИОННАЯ КАРТА ЗАКУПКИ»</w:t>
        </w:r>
      </w:hyperlink>
      <w:r w:rsidRPr="006714DD">
        <w:rPr>
          <w:bCs/>
          <w:color w:val="0000FF"/>
          <w:u w:val="single"/>
        </w:rPr>
        <w:t>;</w:t>
      </w:r>
    </w:p>
    <w:p w:rsidR="006714DD" w:rsidRPr="006714DD" w:rsidRDefault="006714DD" w:rsidP="006714DD">
      <w:pPr>
        <w:numPr>
          <w:ilvl w:val="0"/>
          <w:numId w:val="28"/>
        </w:numPr>
        <w:spacing w:after="0"/>
        <w:ind w:left="0" w:firstLine="567"/>
      </w:pPr>
      <w:r w:rsidRPr="006714DD">
        <w:t>заявка подготавливается и подается лидером от своего имени со ссылкой на то, что он представляет интересы коллективного участника;</w:t>
      </w:r>
    </w:p>
    <w:p w:rsidR="006714DD" w:rsidRPr="006714DD" w:rsidRDefault="006714DD" w:rsidP="006714DD">
      <w:pPr>
        <w:spacing w:after="0"/>
        <w:ind w:firstLine="567"/>
      </w:pPr>
      <w:r w:rsidRPr="006714DD">
        <w:t>г) в состав заявки дополнительно включается соглашение между членами коллективного участника.</w:t>
      </w:r>
    </w:p>
    <w:p w:rsidR="008F15CD" w:rsidRPr="0040424D" w:rsidRDefault="008F15CD" w:rsidP="0040424D">
      <w:pPr>
        <w:pStyle w:val="21"/>
        <w:keepNext w:val="0"/>
        <w:numPr>
          <w:ilvl w:val="1"/>
          <w:numId w:val="1"/>
        </w:numPr>
        <w:spacing w:after="0"/>
        <w:ind w:left="0" w:firstLine="567"/>
        <w:jc w:val="both"/>
        <w:rPr>
          <w:sz w:val="24"/>
          <w:szCs w:val="24"/>
        </w:rPr>
      </w:pPr>
      <w:bookmarkStart w:id="86" w:name="_Toc133937909"/>
      <w:r w:rsidRPr="0040424D">
        <w:rPr>
          <w:sz w:val="24"/>
          <w:szCs w:val="24"/>
        </w:rPr>
        <w:t xml:space="preserve">Требования к описанию </w:t>
      </w:r>
      <w:bookmarkEnd w:id="81"/>
      <w:r w:rsidRPr="0040424D">
        <w:rPr>
          <w:sz w:val="24"/>
          <w:szCs w:val="24"/>
        </w:rPr>
        <w:t>предложения участника закупки</w:t>
      </w:r>
      <w:bookmarkEnd w:id="86"/>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87" w:name="_Ref166314630"/>
      <w:bookmarkStart w:id="88" w:name="_Ref11560130"/>
      <w:bookmarkEnd w:id="82"/>
      <w:bookmarkEnd w:id="83"/>
      <w:r w:rsidRPr="0040424D">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w:t>
      </w:r>
      <w:hyperlink w:anchor="_Сведения_о_начальной" w:history="1">
        <w:r w:rsidRPr="0040424D">
          <w:rPr>
            <w:rStyle w:val="afe"/>
            <w:rFonts w:ascii="Times New Roman" w:hAnsi="Times New Roman" w:cs="Times New Roman"/>
            <w:b w:val="0"/>
            <w:bCs w:val="0"/>
          </w:rPr>
          <w:t>пункте 7 части II «ИНФОРМАЦИОННАЯ КАРТА ЗАКУПКИ»</w:t>
        </w:r>
      </w:hyperlink>
      <w:r w:rsidRPr="0040424D">
        <w:rPr>
          <w:rFonts w:ascii="Times New Roman" w:hAnsi="Times New Roman" w:cs="Times New Roman"/>
          <w:b w:val="0"/>
          <w:bCs w:val="0"/>
        </w:rPr>
        <w:t xml:space="preserve">, при этом </w:t>
      </w:r>
      <w:bookmarkEnd w:id="87"/>
      <w:r w:rsidRPr="0040424D">
        <w:rPr>
          <w:rFonts w:ascii="Times New Roman" w:hAnsi="Times New Roman" w:cs="Times New Roman"/>
          <w:b w:val="0"/>
          <w:bCs w:val="0"/>
        </w:rPr>
        <w:t xml:space="preserve">в случае, если участник закупки находится на упрощенной системе налогообложения </w:t>
      </w:r>
      <w:r w:rsidR="00024EC0">
        <w:rPr>
          <w:rFonts w:ascii="Times New Roman" w:hAnsi="Times New Roman" w:cs="Times New Roman"/>
          <w:b w:val="0"/>
          <w:bCs w:val="0"/>
        </w:rPr>
        <w:t>либо товары/</w:t>
      </w:r>
      <w:r w:rsidRPr="0040424D">
        <w:rPr>
          <w:rFonts w:ascii="Times New Roman" w:hAnsi="Times New Roman" w:cs="Times New Roman"/>
          <w:b w:val="0"/>
          <w:bCs w:val="0"/>
        </w:rPr>
        <w:t>работы</w:t>
      </w:r>
      <w:r w:rsidR="00024EC0">
        <w:rPr>
          <w:rFonts w:ascii="Times New Roman" w:hAnsi="Times New Roman" w:cs="Times New Roman"/>
          <w:b w:val="0"/>
          <w:bCs w:val="0"/>
        </w:rPr>
        <w:t>/услуги</w:t>
      </w:r>
      <w:r w:rsidRPr="0040424D">
        <w:rPr>
          <w:rFonts w:ascii="Times New Roman" w:hAnsi="Times New Roman" w:cs="Times New Roman"/>
          <w:b w:val="0"/>
          <w:bCs w:val="0"/>
        </w:rPr>
        <w:t xml:space="preserve"> </w:t>
      </w:r>
      <w:r w:rsidRPr="00090266">
        <w:rPr>
          <w:rFonts w:ascii="Times New Roman" w:hAnsi="Times New Roman" w:cs="Times New Roman"/>
          <w:b w:val="0"/>
          <w:bCs w:val="0"/>
        </w:rPr>
        <w:t>(далее также - продукция)</w:t>
      </w:r>
      <w:r w:rsidRPr="0040424D">
        <w:rPr>
          <w:rFonts w:ascii="Times New Roman" w:hAnsi="Times New Roman" w:cs="Times New Roman"/>
          <w:b w:val="0"/>
          <w:bCs w:val="0"/>
        </w:rPr>
        <w:t xml:space="preserve"> участника не облагаются НДС, то цена, предложенная таким участником в заявке, не должна превышать установленную начальную (максимальную) </w:t>
      </w:r>
      <w:r w:rsidR="009465BF" w:rsidRPr="00664630">
        <w:rPr>
          <w:rFonts w:ascii="Times New Roman" w:hAnsi="Times New Roman" w:cs="Times New Roman"/>
          <w:b w:val="0"/>
          <w:bCs w:val="0"/>
        </w:rPr>
        <w:t>цену (цену лота) без учета НДС.</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bookmarkStart w:id="89" w:name="_Ref126085783"/>
      <w:r w:rsidRPr="0040424D">
        <w:rPr>
          <w:rFonts w:ascii="Times New Roman" w:hAnsi="Times New Roman" w:cs="Times New Roman"/>
          <w:b w:val="0"/>
          <w:bCs w:val="0"/>
        </w:rPr>
        <w:t xml:space="preserve">В случае установления в </w:t>
      </w:r>
      <w:r w:rsidR="008F2338" w:rsidRPr="0040424D">
        <w:rPr>
          <w:rFonts w:ascii="Times New Roman" w:hAnsi="Times New Roman" w:cs="Times New Roman"/>
          <w:b w:val="0"/>
          <w:bCs w:val="0"/>
        </w:rPr>
        <w:t xml:space="preserve">извещении </w:t>
      </w:r>
      <w:r w:rsidRPr="0040424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40424D">
        <w:rPr>
          <w:rFonts w:ascii="Times New Roman" w:hAnsi="Times New Roman" w:cs="Times New Roman"/>
          <w:b w:val="0"/>
        </w:rPr>
        <w:t xml:space="preserve"> если иное не установлено </w:t>
      </w:r>
      <w:r w:rsidRPr="0040424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8F15CD" w:rsidRPr="0040424D" w:rsidRDefault="008F15CD" w:rsidP="0040424D">
      <w:pPr>
        <w:pStyle w:val="affffb"/>
        <w:numPr>
          <w:ilvl w:val="2"/>
          <w:numId w:val="1"/>
        </w:numPr>
        <w:ind w:left="0" w:firstLine="567"/>
        <w:jc w:val="both"/>
      </w:pPr>
      <w:r w:rsidRPr="0040424D">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w:t>
      </w:r>
      <w:r w:rsidR="0083600F" w:rsidRPr="0040424D">
        <w:t>извещении</w:t>
      </w:r>
      <w:r w:rsidRPr="0040424D">
        <w:t xml:space="preserve">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Цена договора должна включать </w:t>
      </w:r>
      <w:r w:rsidRPr="004042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подрядчик</w:t>
      </w:r>
      <w:r w:rsidR="00024EC0">
        <w:rPr>
          <w:rFonts w:ascii="Times New Roman" w:eastAsia="Calibri" w:hAnsi="Times New Roman" w:cs="Times New Roman"/>
          <w:b w:val="0"/>
        </w:rPr>
        <w:t xml:space="preserve"> (поставщик, исполнитель)</w:t>
      </w:r>
      <w:r w:rsidR="00AE083E">
        <w:rPr>
          <w:rFonts w:ascii="Times New Roman" w:eastAsia="Calibri" w:hAnsi="Times New Roman" w:cs="Times New Roman"/>
          <w:b w:val="0"/>
        </w:rPr>
        <w:t xml:space="preserve"> </w:t>
      </w:r>
      <w:r w:rsidRPr="0040424D">
        <w:rPr>
          <w:rFonts w:ascii="Times New Roman" w:eastAsia="Calibri" w:hAnsi="Times New Roman" w:cs="Times New Roman"/>
          <w:b w:val="0"/>
        </w:rPr>
        <w:t>исполнитель договора должен оплачивать в соответствии с условиями договора или на иных основаниях</w:t>
      </w:r>
      <w:r w:rsidRPr="0040424D">
        <w:rPr>
          <w:rFonts w:ascii="Times New Roman" w:hAnsi="Times New Roman" w:cs="Times New Roman"/>
          <w:b w:val="0"/>
          <w:bCs w:val="0"/>
        </w:rPr>
        <w:t xml:space="preserve">, если иное не установлено </w:t>
      </w:r>
      <w:r w:rsidR="0083600F" w:rsidRPr="0040424D">
        <w:rPr>
          <w:rFonts w:ascii="Times New Roman" w:hAnsi="Times New Roman" w:cs="Times New Roman"/>
          <w:b w:val="0"/>
          <w:bCs w:val="0"/>
        </w:rPr>
        <w:t>извещением</w:t>
      </w:r>
      <w:r w:rsidRPr="0040424D">
        <w:rPr>
          <w:rFonts w:ascii="Times New Roman" w:hAnsi="Times New Roman" w:cs="Times New Roman"/>
          <w:b w:val="0"/>
          <w:bCs w:val="0"/>
        </w:rPr>
        <w:t xml:space="preserve"> о закупке.</w:t>
      </w:r>
      <w:bookmarkStart w:id="90" w:name="_Toc354408413"/>
      <w:bookmarkEnd w:id="89"/>
      <w:r w:rsidRPr="0040424D">
        <w:rPr>
          <w:rFonts w:ascii="Times New Roman" w:hAnsi="Times New Roman" w:cs="Times New Roman"/>
          <w:b w:val="0"/>
          <w:bCs w:val="0"/>
        </w:rPr>
        <w:t xml:space="preserve"> </w:t>
      </w:r>
    </w:p>
    <w:p w:rsidR="008F15CD" w:rsidRPr="0040424D" w:rsidRDefault="00024EC0" w:rsidP="0040424D">
      <w:pPr>
        <w:pStyle w:val="31"/>
        <w:keepNext w:val="0"/>
        <w:numPr>
          <w:ilvl w:val="2"/>
          <w:numId w:val="1"/>
        </w:numPr>
        <w:spacing w:before="0" w:after="0"/>
        <w:ind w:left="0" w:firstLine="567"/>
        <w:rPr>
          <w:rFonts w:ascii="Times New Roman" w:hAnsi="Times New Roman" w:cs="Times New Roman"/>
          <w:b w:val="0"/>
        </w:rPr>
      </w:pPr>
      <w:r w:rsidRPr="00C21D8E">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sidRPr="008A58C8">
        <w:rPr>
          <w:rFonts w:ascii="Times New Roman" w:hAnsi="Times New Roman" w:cs="Times New Roman"/>
          <w:b w:val="0"/>
          <w:bCs w:val="0"/>
        </w:rPr>
        <w:t xml:space="preserve">с требованиями части </w:t>
      </w:r>
      <w:hyperlink w:anchor="_РАЗДЕЛ_I_4_ОБРАЗЦЫ_ФОРМ_И_ДОКУМЕНТО" w:history="1">
        <w:r w:rsidR="008F15CD" w:rsidRPr="0040424D">
          <w:rPr>
            <w:rStyle w:val="afe"/>
            <w:rFonts w:ascii="Times New Roman" w:hAnsi="Times New Roman" w:cs="Times New Roman"/>
            <w:b w:val="0"/>
            <w:bCs w:val="0"/>
            <w:lang w:val="en-US"/>
          </w:rPr>
          <w:t>III</w:t>
        </w:r>
        <w:r w:rsidR="008F15CD" w:rsidRPr="0040424D">
          <w:rPr>
            <w:rStyle w:val="afe"/>
            <w:rFonts w:ascii="Times New Roman" w:hAnsi="Times New Roman" w:cs="Times New Roman"/>
            <w:b w:val="0"/>
            <w:bCs w:val="0"/>
          </w:rPr>
          <w:t xml:space="preserve"> «ОБРАЗЦЫ ФОРМ ДЛЯ ЗАПОЛНЕНИЯ УЧАСТНИКАМИ ЗАКУПКИ»</w:t>
        </w:r>
      </w:hyperlink>
      <w:r w:rsidR="008F15CD" w:rsidRPr="0040424D">
        <w:rPr>
          <w:rFonts w:ascii="Times New Roman" w:hAnsi="Times New Roman" w:cs="Times New Roman"/>
          <w:b w:val="0"/>
        </w:rPr>
        <w:t>.</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закупки должен принять во внимание, что, если иное не установлено </w:t>
      </w:r>
      <w:r w:rsidR="0083600F" w:rsidRPr="0040424D">
        <w:rPr>
          <w:rFonts w:ascii="Times New Roman" w:hAnsi="Times New Roman" w:cs="Times New Roman"/>
          <w:b w:val="0"/>
          <w:bCs w:val="0"/>
        </w:rPr>
        <w:t>извещением</w:t>
      </w:r>
      <w:r w:rsidRPr="0040424D">
        <w:rPr>
          <w:rFonts w:ascii="Times New Roman" w:hAnsi="Times New Roman" w:cs="Times New Roman"/>
          <w:b w:val="0"/>
          <w:bCs w:val="0"/>
        </w:rPr>
        <w:t xml:space="preserve"> о закупке ссылки в </w:t>
      </w:r>
      <w:r w:rsidR="0083600F" w:rsidRPr="0040424D">
        <w:rPr>
          <w:rFonts w:ascii="Times New Roman" w:hAnsi="Times New Roman" w:cs="Times New Roman"/>
          <w:b w:val="0"/>
          <w:bCs w:val="0"/>
        </w:rPr>
        <w:t>извещени</w:t>
      </w:r>
      <w:r w:rsidRPr="0040424D">
        <w:rPr>
          <w:rFonts w:ascii="Times New Roman" w:hAnsi="Times New Roman" w:cs="Times New Roman"/>
          <w:b w:val="0"/>
          <w:bCs w:val="0"/>
        </w:rPr>
        <w:t xml:space="preserve">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hyperlink w:anchor="_ТЕХНИЧЕСКАЯ_ЧАСТЬ" w:history="1">
        <w:r w:rsidRPr="0040424D">
          <w:rPr>
            <w:rStyle w:val="afe"/>
            <w:rFonts w:ascii="Times New Roman" w:hAnsi="Times New Roman" w:cs="Times New Roman"/>
            <w:b w:val="0"/>
            <w:bCs w:val="0"/>
            <w:lang w:val="en-US"/>
          </w:rPr>
          <w:t>V</w:t>
        </w:r>
        <w:r w:rsidRPr="0040424D">
          <w:rPr>
            <w:rStyle w:val="afe"/>
            <w:rFonts w:ascii="Times New Roman" w:hAnsi="Times New Roman" w:cs="Times New Roman"/>
            <w:b w:val="0"/>
            <w:bCs w:val="0"/>
          </w:rPr>
          <w:t xml:space="preserve"> </w:t>
        </w:r>
        <w:r w:rsidRPr="0040424D">
          <w:rPr>
            <w:rStyle w:val="afe"/>
            <w:rFonts w:ascii="Times New Roman" w:hAnsi="Times New Roman" w:cs="Times New Roman"/>
            <w:b w:val="0"/>
          </w:rPr>
          <w:t>«ТЕХНИЧЕСКАЯ ЧАСТЬ»</w:t>
        </w:r>
      </w:hyperlink>
      <w:r w:rsidRPr="0040424D">
        <w:rPr>
          <w:rFonts w:ascii="Times New Roman" w:hAnsi="Times New Roman" w:cs="Times New Roman"/>
          <w:b w:val="0"/>
          <w:bCs w:val="0"/>
        </w:rPr>
        <w:t>.</w:t>
      </w:r>
    </w:p>
    <w:p w:rsidR="00B7191E" w:rsidRPr="0040424D" w:rsidRDefault="00B7191E"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 описании продукции участник закупки, в случае если в настоящем извещении о закупке не установлено иное, обязан подтвердить соответствие поставляемой продукции требованиям </w:t>
      </w:r>
      <w:r w:rsidR="007F7FA3" w:rsidRPr="0040424D">
        <w:rPr>
          <w:rFonts w:ascii="Times New Roman" w:hAnsi="Times New Roman" w:cs="Times New Roman"/>
          <w:b w:val="0"/>
          <w:bCs w:val="0"/>
        </w:rPr>
        <w:t xml:space="preserve">извещения </w:t>
      </w:r>
      <w:r w:rsidRPr="0040424D">
        <w:rPr>
          <w:rFonts w:ascii="Times New Roman" w:hAnsi="Times New Roman" w:cs="Times New Roman"/>
          <w:b w:val="0"/>
          <w:bCs w:val="0"/>
        </w:rPr>
        <w:t>о закупке в отношении всех показателей, которые в не</w:t>
      </w:r>
      <w:r w:rsidR="00024EC0">
        <w:rPr>
          <w:rFonts w:ascii="Times New Roman" w:hAnsi="Times New Roman" w:cs="Times New Roman"/>
          <w:b w:val="0"/>
          <w:bCs w:val="0"/>
        </w:rPr>
        <w:t>м</w:t>
      </w:r>
      <w:r w:rsidRPr="0040424D">
        <w:rPr>
          <w:rFonts w:ascii="Times New Roman" w:hAnsi="Times New Roman" w:cs="Times New Roman"/>
          <w:b w:val="0"/>
          <w:bCs w:val="0"/>
        </w:rPr>
        <w:t xml:space="preserve"> установлены</w:t>
      </w:r>
      <w:r w:rsidR="00246BAB">
        <w:rPr>
          <w:rFonts w:ascii="Times New Roman" w:hAnsi="Times New Roman" w:cs="Times New Roman"/>
          <w:b w:val="0"/>
          <w:bCs w:val="0"/>
        </w:rPr>
        <w:t>.</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hyperlink w:anchor="_ТЕХНИЧЕСКАЯ_ЧАСТЬ" w:history="1">
        <w:r w:rsidRPr="0040424D">
          <w:rPr>
            <w:rStyle w:val="afe"/>
            <w:rFonts w:ascii="Times New Roman" w:hAnsi="Times New Roman" w:cs="Times New Roman"/>
            <w:b w:val="0"/>
            <w:bCs w:val="0"/>
          </w:rPr>
          <w:t>части V «ТЕХНИЧЕСКАЯ ЧАСТЬ»</w:t>
        </w:r>
      </w:hyperlink>
      <w:r w:rsidRPr="0040424D">
        <w:rPr>
          <w:rFonts w:ascii="Times New Roman" w:hAnsi="Times New Roman" w:cs="Times New Roman"/>
          <w:b w:val="0"/>
          <w:bCs w:val="0"/>
        </w:rPr>
        <w:t>.</w:t>
      </w:r>
    </w:p>
    <w:p w:rsidR="00D624C0" w:rsidRPr="0040424D" w:rsidRDefault="00D624C0"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 случае если в части </w:t>
      </w:r>
      <w:hyperlink w:anchor="_ТЕХНИЧЕСКАЯ_ЧАСТЬ" w:history="1">
        <w:r w:rsidRPr="0040424D">
          <w:rPr>
            <w:rStyle w:val="afe"/>
            <w:rFonts w:ascii="Times New Roman" w:hAnsi="Times New Roman" w:cs="Times New Roman"/>
            <w:b w:val="0"/>
            <w:bCs w:val="0"/>
          </w:rPr>
          <w:t>V «ТЕХНИЧЕСКАЯ ЧАСТЬ»</w:t>
        </w:r>
      </w:hyperlink>
      <w:r w:rsidRPr="0040424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40424D">
        <w:rPr>
          <w:rFonts w:ascii="Times New Roman" w:hAnsi="Times New Roman" w:cs="Times New Roman"/>
          <w:b w:val="0"/>
          <w:bCs w:val="0"/>
        </w:rPr>
        <w:lastRenderedPageBreak/>
        <w:t>эквивалент»,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 установленным в извещении о закупке.</w:t>
      </w:r>
    </w:p>
    <w:p w:rsidR="00D624C0" w:rsidRPr="0040424D" w:rsidRDefault="00D624C0" w:rsidP="0040424D">
      <w:pPr>
        <w:pStyle w:val="31"/>
        <w:keepNext w:val="0"/>
        <w:numPr>
          <w:ilvl w:val="2"/>
          <w:numId w:val="1"/>
        </w:numPr>
        <w:spacing w:before="0" w:after="0"/>
        <w:ind w:left="0" w:firstLine="567"/>
        <w:rPr>
          <w:rFonts w:ascii="Times New Roman" w:hAnsi="Times New Roman" w:cs="Times New Roman"/>
        </w:rPr>
      </w:pPr>
      <w:bookmarkStart w:id="91" w:name="_Требования_к_обеспечению"/>
      <w:bookmarkStart w:id="92" w:name="_Ref119429503"/>
      <w:bookmarkStart w:id="93" w:name="_Toc123405479"/>
      <w:bookmarkStart w:id="94" w:name="_Toc123405474"/>
      <w:bookmarkStart w:id="95" w:name="_Toc166101209"/>
      <w:bookmarkEnd w:id="88"/>
      <w:bookmarkEnd w:id="90"/>
      <w:bookmarkEnd w:id="91"/>
      <w:r w:rsidRPr="0040424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w:t>
      </w:r>
      <w:r w:rsidR="00E9338E" w:rsidRPr="0040424D">
        <w:rPr>
          <w:rFonts w:ascii="Times New Roman" w:hAnsi="Times New Roman" w:cs="Times New Roman"/>
          <w:b w:val="0"/>
          <w:bCs w:val="0"/>
        </w:rPr>
        <w:t>его</w:t>
      </w:r>
      <w:r w:rsidRPr="0040424D">
        <w:rPr>
          <w:rFonts w:ascii="Times New Roman" w:hAnsi="Times New Roman" w:cs="Times New Roman"/>
          <w:b w:val="0"/>
          <w:bCs w:val="0"/>
        </w:rPr>
        <w:t xml:space="preserve"> извещени</w:t>
      </w:r>
      <w:r w:rsidR="00E9338E" w:rsidRPr="0040424D">
        <w:rPr>
          <w:rFonts w:ascii="Times New Roman" w:hAnsi="Times New Roman" w:cs="Times New Roman"/>
          <w:b w:val="0"/>
          <w:bCs w:val="0"/>
        </w:rPr>
        <w:t>я</w:t>
      </w:r>
      <w:r w:rsidRPr="0040424D">
        <w:rPr>
          <w:rFonts w:ascii="Times New Roman" w:hAnsi="Times New Roman" w:cs="Times New Roman"/>
          <w:b w:val="0"/>
          <w:bCs w:val="0"/>
        </w:rPr>
        <w:t xml:space="preserve"> о закупке.</w:t>
      </w:r>
    </w:p>
    <w:p w:rsidR="008F15CD" w:rsidRPr="0040424D" w:rsidRDefault="008F15CD" w:rsidP="0040424D">
      <w:pPr>
        <w:pStyle w:val="21"/>
        <w:keepNext w:val="0"/>
        <w:numPr>
          <w:ilvl w:val="1"/>
          <w:numId w:val="1"/>
        </w:numPr>
        <w:spacing w:after="0"/>
        <w:ind w:left="0" w:firstLine="567"/>
        <w:jc w:val="both"/>
        <w:rPr>
          <w:sz w:val="24"/>
          <w:szCs w:val="24"/>
        </w:rPr>
      </w:pPr>
      <w:bookmarkStart w:id="96" w:name="_Требования_к_обеспечению_1"/>
      <w:bookmarkStart w:id="97" w:name="_Toc133937910"/>
      <w:bookmarkEnd w:id="96"/>
      <w:r w:rsidRPr="0040424D">
        <w:rPr>
          <w:sz w:val="24"/>
          <w:szCs w:val="24"/>
        </w:rPr>
        <w:t>Требования к обеспечению заявок на участие в закупке</w:t>
      </w:r>
      <w:bookmarkEnd w:id="92"/>
      <w:bookmarkEnd w:id="93"/>
      <w:bookmarkEnd w:id="97"/>
    </w:p>
    <w:p w:rsidR="001F2220" w:rsidRPr="0040424D" w:rsidRDefault="001F2220"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w:t>
      </w:r>
      <w:r w:rsidR="00326B9A"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требование к обеспечению заявок на участие в закупке в размере не более </w:t>
      </w:r>
      <w:r w:rsidRPr="008D4753">
        <w:rPr>
          <w:rFonts w:ascii="Times New Roman" w:hAnsi="Times New Roman" w:cs="Times New Roman"/>
          <w:b w:val="0"/>
          <w:bCs w:val="0"/>
        </w:rPr>
        <w:t>2 (двух)</w:t>
      </w:r>
      <w:r w:rsidRPr="0040424D">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246BAB">
        <w:rPr>
          <w:rFonts w:ascii="Times New Roman" w:hAnsi="Times New Roman" w:cs="Times New Roman"/>
          <w:b w:val="0"/>
          <w:bCs w:val="0"/>
        </w:rPr>
        <w:t>независимой</w:t>
      </w:r>
      <w:r w:rsidRPr="0040424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005627" w:rsidRPr="0040424D">
        <w:rPr>
          <w:rFonts w:ascii="Times New Roman" w:hAnsi="Times New Roman" w:cs="Times New Roman"/>
          <w:b w:val="0"/>
          <w:bCs w:val="0"/>
        </w:rPr>
        <w:t>м</w:t>
      </w:r>
      <w:r w:rsidRPr="0040424D">
        <w:rPr>
          <w:rFonts w:ascii="Times New Roman" w:hAnsi="Times New Roman" w:cs="Times New Roman"/>
          <w:b w:val="0"/>
          <w:bCs w:val="0"/>
        </w:rPr>
        <w:t xml:space="preserve"> </w:t>
      </w:r>
      <w:r w:rsidR="00005627"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способом не допускается.</w:t>
      </w:r>
    </w:p>
    <w:p w:rsidR="001F2220" w:rsidRPr="0040424D" w:rsidRDefault="001F2220"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bookmarkStart w:id="98" w:name="_Информация_об_установлении"/>
      <w:bookmarkEnd w:id="98"/>
      <w:r w:rsidRPr="0040424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hyperlink w:anchor="_Размер_обеспечения_заявок" w:history="1">
        <w:r w:rsidRPr="0040424D">
          <w:rPr>
            <w:rStyle w:val="afe"/>
            <w:rFonts w:ascii="Times New Roman" w:hAnsi="Times New Roman" w:cs="Times New Roman"/>
            <w:b w:val="0"/>
            <w:bCs w:val="0"/>
          </w:rPr>
          <w:t>11 раздела II «ИНФОРМАЦИОННАЯ КАРТА ЗАКУПКИ»</w:t>
        </w:r>
      </w:hyperlink>
      <w:r w:rsidRPr="0040424D">
        <w:rPr>
          <w:rFonts w:ascii="Times New Roman" w:hAnsi="Times New Roman" w:cs="Times New Roman"/>
          <w:b w:val="0"/>
          <w:bCs w:val="0"/>
        </w:rPr>
        <w:t xml:space="preserve">. </w:t>
      </w:r>
    </w:p>
    <w:p w:rsidR="001F2220" w:rsidRPr="0040424D" w:rsidRDefault="001F2220" w:rsidP="0040424D">
      <w:pPr>
        <w:pStyle w:val="31"/>
        <w:keepNext w:val="0"/>
        <w:numPr>
          <w:ilvl w:val="2"/>
          <w:numId w:val="1"/>
        </w:numPr>
        <w:tabs>
          <w:tab w:val="clear" w:pos="454"/>
          <w:tab w:val="num" w:pos="880"/>
        </w:tabs>
        <w:spacing w:before="0" w:after="0"/>
        <w:ind w:left="0" w:firstLine="567"/>
        <w:rPr>
          <w:rStyle w:val="afe"/>
          <w:rFonts w:ascii="Times New Roman" w:hAnsi="Times New Roman" w:cs="Times New Roman"/>
          <w:b w:val="0"/>
          <w:bCs w:val="0"/>
        </w:rPr>
      </w:pPr>
      <w:r w:rsidRPr="0040424D">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8" w:history="1">
        <w:r w:rsidRPr="00706532">
          <w:rPr>
            <w:rStyle w:val="afe"/>
            <w:rFonts w:ascii="Times New Roman" w:hAnsi="Times New Roman" w:cs="Times New Roman"/>
            <w:b w:val="0"/>
            <w:bCs w:val="0"/>
          </w:rPr>
          <w:t>законом от 5 апреля 2013 года № 44-ФЗ «О контрактной системе в сфере закупок товаров, работ, услуг для обеспечения государственных и муниципальных нужд</w:t>
        </w:r>
      </w:hyperlink>
      <w:r w:rsidRPr="0040424D">
        <w:rPr>
          <w:rFonts w:ascii="Times New Roman" w:hAnsi="Times New Roman" w:cs="Times New Roman"/>
          <w:b w:val="0"/>
          <w:bCs w:val="0"/>
        </w:rPr>
        <w:t>» (далее - специальный банковский счет).</w:t>
      </w:r>
    </w:p>
    <w:p w:rsidR="00424E4A" w:rsidRPr="00424E4A" w:rsidRDefault="001F2220" w:rsidP="00424E4A">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 </w:t>
      </w:r>
    </w:p>
    <w:p w:rsidR="00424E4A" w:rsidRPr="008A58C8" w:rsidRDefault="00424E4A" w:rsidP="00424E4A">
      <w:pPr>
        <w:numPr>
          <w:ilvl w:val="2"/>
          <w:numId w:val="1"/>
        </w:numPr>
        <w:tabs>
          <w:tab w:val="clear" w:pos="454"/>
          <w:tab w:val="num" w:pos="170"/>
        </w:tabs>
        <w:spacing w:after="0"/>
        <w:ind w:left="0" w:firstLine="567"/>
        <w:outlineLvl w:val="2"/>
        <w:rPr>
          <w:bCs/>
        </w:rPr>
      </w:pPr>
      <w:bookmarkStart w:id="99" w:name="_Возврат_участнику_закупки_1"/>
      <w:bookmarkStart w:id="100" w:name="_Ref535415072"/>
      <w:bookmarkEnd w:id="99"/>
      <w:r w:rsidRPr="008A58C8">
        <w:rPr>
          <w:bCs/>
        </w:rPr>
        <w:t>Денежные средства, внесенные на счет Заказчика в качестве обеспечения заявки на участие в закупке возвращаются:</w:t>
      </w:r>
    </w:p>
    <w:p w:rsidR="00424E4A" w:rsidRPr="008A58C8" w:rsidRDefault="00424E4A" w:rsidP="00424E4A">
      <w:pPr>
        <w:spacing w:after="0"/>
        <w:ind w:firstLine="567"/>
        <w:outlineLvl w:val="2"/>
        <w:rPr>
          <w:bCs/>
        </w:rPr>
      </w:pPr>
      <w:r>
        <w:rPr>
          <w:bCs/>
        </w:rPr>
        <w:t xml:space="preserve">- </w:t>
      </w:r>
      <w:r w:rsidRPr="008A58C8">
        <w:rPr>
          <w:bCs/>
        </w:rPr>
        <w:t xml:space="preserve">всем участникам закупки, за исключением участника закупки, заявке которого присвоен первый номер, в срок не более </w:t>
      </w:r>
      <w:r w:rsidRPr="003C23DD">
        <w:rPr>
          <w:bCs/>
        </w:rPr>
        <w:t>7 (семи)</w:t>
      </w:r>
      <w:r w:rsidRPr="008A58C8">
        <w:rPr>
          <w:bCs/>
        </w:rPr>
        <w:t xml:space="preserve"> рабочих дней со дня подписания протокола, составленного по результатам закупки;</w:t>
      </w:r>
    </w:p>
    <w:p w:rsidR="00424E4A" w:rsidRPr="00424E4A" w:rsidRDefault="00424E4A" w:rsidP="00424E4A">
      <w:pPr>
        <w:spacing w:after="0"/>
        <w:ind w:firstLine="567"/>
        <w:outlineLvl w:val="2"/>
        <w:rPr>
          <w:bCs/>
        </w:rPr>
      </w:pPr>
      <w:r>
        <w:rPr>
          <w:bCs/>
        </w:rPr>
        <w:t xml:space="preserve">- </w:t>
      </w:r>
      <w:r w:rsidRPr="006B4F1E">
        <w:rPr>
          <w:bCs/>
        </w:rPr>
        <w:t>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действующим законодательством и Стандартом, решения о том, что договор по результатам закупки не заключается.</w:t>
      </w:r>
    </w:p>
    <w:p w:rsidR="00BC7142" w:rsidRPr="0040424D" w:rsidRDefault="00BC7142"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p>
    <w:p w:rsidR="00BC7142" w:rsidRPr="0040424D" w:rsidRDefault="00BC7142" w:rsidP="0040424D">
      <w:pPr>
        <w:spacing w:after="0"/>
        <w:ind w:firstLine="567"/>
        <w:rPr>
          <w:rFonts w:eastAsia="MS Mincho"/>
          <w:bCs/>
        </w:rPr>
      </w:pPr>
      <w:r w:rsidRPr="0040424D">
        <w:t>- непредставления или предоставления с нарушением у</w:t>
      </w:r>
      <w:r w:rsidR="00DA66E4" w:rsidRPr="0040424D">
        <w:t>словий, установленных настоящ</w:t>
      </w:r>
      <w:r w:rsidR="00706532">
        <w:t>им</w:t>
      </w:r>
      <w:r w:rsidR="00DA66E4" w:rsidRPr="0040424D">
        <w:t xml:space="preserve"> извещени</w:t>
      </w:r>
      <w:r w:rsidR="00424E4A">
        <w:t>е</w:t>
      </w:r>
      <w:r w:rsidR="008D4753">
        <w:t>м</w:t>
      </w:r>
      <w:r w:rsidR="00DA66E4" w:rsidRPr="0040424D">
        <w:t xml:space="preserve"> </w:t>
      </w:r>
      <w:r w:rsidRPr="0040424D">
        <w:t>о закупке, до заключения договора заказчику обеспечения исполнения договора (в случ</w:t>
      </w:r>
      <w:r w:rsidR="00DA66E4" w:rsidRPr="0040424D">
        <w:t>ае, если в извещении и закупке</w:t>
      </w:r>
      <w:r w:rsidRPr="0040424D">
        <w:t xml:space="preserve"> установлены требования обеспечения исполнения договора и срок его предоставления до заключения договора);</w:t>
      </w:r>
    </w:p>
    <w:p w:rsidR="00BC7142" w:rsidRPr="0040424D" w:rsidRDefault="00BC7142" w:rsidP="0040424D">
      <w:pPr>
        <w:spacing w:after="0"/>
        <w:ind w:firstLine="567"/>
        <w:rPr>
          <w:rFonts w:eastAsia="MS Mincho"/>
          <w:bCs/>
        </w:rPr>
      </w:pPr>
      <w:r w:rsidRPr="0040424D">
        <w:t>- уклонения или отказа участника закупки от заключения договора</w:t>
      </w:r>
      <w:r w:rsidRPr="0040424D">
        <w:rPr>
          <w:spacing w:val="-2"/>
        </w:rPr>
        <w:t>.</w:t>
      </w:r>
    </w:p>
    <w:p w:rsidR="00C25E62" w:rsidRDefault="00BC7142" w:rsidP="008D4753">
      <w:pPr>
        <w:pStyle w:val="31"/>
        <w:keepNext w:val="0"/>
        <w:numPr>
          <w:ilvl w:val="2"/>
          <w:numId w:val="1"/>
        </w:numPr>
        <w:tabs>
          <w:tab w:val="clear" w:pos="454"/>
          <w:tab w:val="left" w:pos="142"/>
          <w:tab w:val="num" w:pos="284"/>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статьи </w:t>
      </w:r>
      <w:hyperlink r:id="rId19" w:history="1">
        <w:r w:rsidRPr="0040424D">
          <w:rPr>
            <w:rStyle w:val="afe"/>
            <w:rFonts w:ascii="Times New Roman" w:hAnsi="Times New Roman" w:cs="Times New Roman"/>
            <w:b w:val="0"/>
            <w:bCs w:val="0"/>
          </w:rPr>
          <w:t>368</w:t>
        </w:r>
      </w:hyperlink>
      <w:r w:rsidR="00424E4A" w:rsidRPr="00BA55F0">
        <w:rPr>
          <w:rStyle w:val="afe"/>
          <w:rFonts w:ascii="Times New Roman" w:hAnsi="Times New Roman" w:cs="Times New Roman"/>
          <w:b w:val="0"/>
          <w:bCs w:val="0"/>
        </w:rPr>
        <w:t>-</w:t>
      </w:r>
      <w:hyperlink r:id="rId20" w:history="1">
        <w:r w:rsidR="00424E4A" w:rsidRPr="00BA55F0">
          <w:rPr>
            <w:rStyle w:val="afe"/>
            <w:rFonts w:ascii="Times New Roman" w:hAnsi="Times New Roman" w:cs="Times New Roman"/>
            <w:b w:val="0"/>
            <w:bCs w:val="0"/>
          </w:rPr>
          <w:t>379</w:t>
        </w:r>
        <w:r w:rsidRPr="00BA55F0">
          <w:rPr>
            <w:rStyle w:val="afe"/>
            <w:rFonts w:ascii="Times New Roman" w:hAnsi="Times New Roman" w:cs="Times New Roman"/>
            <w:b w:val="0"/>
            <w:bCs w:val="0"/>
          </w:rPr>
          <w:t xml:space="preserve"> Гражданского кодекса Российской Федерации</w:t>
        </w:r>
      </w:hyperlink>
      <w:r w:rsidRPr="0040424D">
        <w:rPr>
          <w:rFonts w:ascii="Times New Roman" w:hAnsi="Times New Roman" w:cs="Times New Roman"/>
          <w:b w:val="0"/>
          <w:bCs w:val="0"/>
        </w:rPr>
        <w:t xml:space="preserve"> и следующих условий:</w:t>
      </w:r>
    </w:p>
    <w:p w:rsidR="00C25E62" w:rsidRDefault="00C25E62" w:rsidP="008D4753">
      <w:pPr>
        <w:pStyle w:val="31"/>
        <w:keepNext w:val="0"/>
        <w:numPr>
          <w:ilvl w:val="0"/>
          <w:numId w:val="31"/>
        </w:numPr>
        <w:tabs>
          <w:tab w:val="left" w:pos="142"/>
          <w:tab w:val="num" w:pos="284"/>
        </w:tabs>
        <w:spacing w:before="0" w:after="0"/>
        <w:ind w:left="0" w:firstLine="567"/>
        <w:rPr>
          <w:rFonts w:ascii="Times New Roman" w:hAnsi="Times New Roman" w:cs="Times New Roman"/>
          <w:b w:val="0"/>
          <w:color w:val="000000"/>
        </w:rPr>
      </w:pPr>
      <w:r w:rsidRPr="00C25E62">
        <w:rPr>
          <w:rFonts w:ascii="Times New Roman" w:hAnsi="Times New Roman" w:cs="Times New Roman"/>
          <w:b w:val="0"/>
          <w:color w:val="000000"/>
        </w:rPr>
        <w:t>независимая гарантия должна быть выдана гарантом, предусмотренным </w:t>
      </w:r>
      <w:hyperlink r:id="rId21" w:anchor="dst2441" w:history="1">
        <w:r w:rsidRPr="00F9701B">
          <w:rPr>
            <w:rStyle w:val="afe"/>
            <w:rFonts w:ascii="Times New Roman" w:hAnsi="Times New Roman" w:cs="Times New Roman"/>
            <w:b w:val="0"/>
          </w:rPr>
          <w:t>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sidRPr="00C25E62">
        <w:rPr>
          <w:rFonts w:ascii="Times New Roman" w:hAnsi="Times New Roman" w:cs="Times New Roman"/>
          <w:b w:val="0"/>
          <w:color w:val="000000"/>
        </w:rPr>
        <w:t>;</w:t>
      </w:r>
    </w:p>
    <w:p w:rsidR="008D4753" w:rsidRDefault="008D4753" w:rsidP="008D4753">
      <w:pPr>
        <w:pStyle w:val="affffb"/>
        <w:numPr>
          <w:ilvl w:val="0"/>
          <w:numId w:val="31"/>
        </w:numPr>
        <w:tabs>
          <w:tab w:val="left" w:pos="142"/>
          <w:tab w:val="num" w:pos="284"/>
        </w:tabs>
        <w:ind w:left="0" w:firstLine="567"/>
        <w:jc w:val="both"/>
      </w:pPr>
      <w:r w:rsidRPr="008D4753">
        <w:t xml:space="preserve">информация о независимой гарантии должна быть включена в реестр независимых гарантий, предусмотренный </w:t>
      </w:r>
      <w:hyperlink r:id="rId22" w:anchor="dst2465" w:history="1">
        <w:r w:rsidRPr="00F9701B">
          <w:rPr>
            <w:rStyle w:val="afe"/>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p>
    <w:p w:rsidR="008D4753" w:rsidRDefault="00C25E62" w:rsidP="008D4753">
      <w:pPr>
        <w:pStyle w:val="affffb"/>
        <w:numPr>
          <w:ilvl w:val="0"/>
          <w:numId w:val="31"/>
        </w:numPr>
        <w:tabs>
          <w:tab w:val="left" w:pos="142"/>
          <w:tab w:val="num" w:pos="284"/>
        </w:tabs>
        <w:ind w:left="0" w:firstLine="567"/>
        <w:jc w:val="both"/>
      </w:pPr>
      <w:r w:rsidRPr="00C25E62">
        <w:lastRenderedPageBreak/>
        <w:t>независимая гарантия не может быть отозвана выдавшим ее гарантом;</w:t>
      </w:r>
    </w:p>
    <w:p w:rsidR="00C25E62" w:rsidRPr="00C25E62" w:rsidRDefault="00C25E62" w:rsidP="008D4753">
      <w:pPr>
        <w:pStyle w:val="affffb"/>
        <w:numPr>
          <w:ilvl w:val="0"/>
          <w:numId w:val="31"/>
        </w:numPr>
        <w:tabs>
          <w:tab w:val="left" w:pos="142"/>
          <w:tab w:val="num" w:pos="284"/>
        </w:tabs>
        <w:ind w:left="0" w:firstLine="567"/>
        <w:jc w:val="both"/>
      </w:pPr>
      <w:r w:rsidRPr="00C25E62">
        <w:t>независимая гарантия должна содержать:</w:t>
      </w:r>
    </w:p>
    <w:p w:rsidR="00C25E62" w:rsidRPr="00C25E62" w:rsidRDefault="00C25E62" w:rsidP="008D4753">
      <w:pPr>
        <w:tabs>
          <w:tab w:val="left" w:pos="142"/>
          <w:tab w:val="num" w:pos="284"/>
        </w:tabs>
        <w:ind w:firstLine="567"/>
      </w:pPr>
      <w:r w:rsidRPr="00C25E62">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3" w:anchor="dst10646" w:history="1">
        <w:r w:rsidRPr="00C25E62">
          <w:rPr>
            <w:rStyle w:val="afe"/>
            <w:color w:val="1A0DAB"/>
          </w:rPr>
          <w:t>кодексом</w:t>
        </w:r>
      </w:hyperlink>
      <w:r w:rsidRPr="00C25E62">
        <w:t> Российской Федерации оснований для отказа в удовлетворении этого требования;</w:t>
      </w:r>
    </w:p>
    <w:p w:rsidR="00C25E62" w:rsidRDefault="00C25E62" w:rsidP="008D4753">
      <w:pPr>
        <w:tabs>
          <w:tab w:val="left" w:pos="142"/>
          <w:tab w:val="num" w:pos="284"/>
        </w:tabs>
        <w:ind w:firstLine="567"/>
      </w:pPr>
      <w:r w:rsidRPr="00C25E62">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4" w:anchor="dst559" w:history="1">
        <w:r w:rsidRPr="00BA55F0">
          <w:rPr>
            <w:rStyle w:val="afe"/>
          </w:rPr>
          <w:t>пунктом 4 части 32 </w:t>
        </w:r>
        <w:r w:rsidR="00250D67" w:rsidRPr="00BA55F0">
          <w:rPr>
            <w:rStyle w:val="afe"/>
          </w:rPr>
          <w:t xml:space="preserve">статьи 3.4. </w:t>
        </w:r>
        <w:r w:rsidR="00D460D5" w:rsidRPr="00D460D5">
          <w:rPr>
            <w:rStyle w:val="afe"/>
          </w:rPr>
          <w:t>Закон</w:t>
        </w:r>
        <w:r w:rsidR="00D460D5">
          <w:rPr>
            <w:rStyle w:val="afe"/>
          </w:rPr>
          <w:t>а</w:t>
        </w:r>
        <w:r w:rsidR="00D460D5" w:rsidRPr="00D460D5">
          <w:rPr>
            <w:rStyle w:val="afe"/>
          </w:rPr>
          <w:t xml:space="preserve"> 223-ФЗ </w:t>
        </w:r>
      </w:hyperlink>
      <w:r w:rsidRPr="00BA55F0">
        <w:t>;</w:t>
      </w:r>
    </w:p>
    <w:p w:rsidR="00C602A7" w:rsidRDefault="00C25E62" w:rsidP="008D4753">
      <w:pPr>
        <w:tabs>
          <w:tab w:val="left" w:pos="142"/>
          <w:tab w:val="num" w:pos="284"/>
        </w:tabs>
        <w:ind w:firstLine="567"/>
      </w:pPr>
      <w:r w:rsidRPr="00C25E62">
        <w:rPr>
          <w:color w:val="000000"/>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706532" w:rsidRPr="00706532" w:rsidRDefault="00C602A7" w:rsidP="00706532">
      <w:pPr>
        <w:pStyle w:val="31"/>
        <w:keepNext w:val="0"/>
        <w:numPr>
          <w:ilvl w:val="2"/>
          <w:numId w:val="1"/>
        </w:numPr>
        <w:spacing w:before="0" w:after="0"/>
        <w:ind w:left="0" w:firstLine="567"/>
        <w:rPr>
          <w:rFonts w:ascii="Times New Roman" w:hAnsi="Times New Roman" w:cs="Times New Roman"/>
          <w:b w:val="0"/>
          <w:bCs w:val="0"/>
        </w:rPr>
      </w:pPr>
      <w:r w:rsidRPr="00C602A7">
        <w:rPr>
          <w:rFonts w:ascii="Times New Roman" w:hAnsi="Times New Roman" w:cs="Times New Roman"/>
          <w:b w:val="0"/>
          <w:bCs w:val="0"/>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bookmarkEnd w:id="100"/>
    <w:p w:rsidR="00706532" w:rsidRPr="00706532" w:rsidRDefault="00706532" w:rsidP="00706532">
      <w:pPr>
        <w:widowControl w:val="0"/>
        <w:numPr>
          <w:ilvl w:val="2"/>
          <w:numId w:val="1"/>
        </w:numPr>
        <w:tabs>
          <w:tab w:val="clear" w:pos="454"/>
          <w:tab w:val="num" w:pos="170"/>
        </w:tabs>
        <w:spacing w:after="0"/>
        <w:ind w:left="0" w:firstLine="567"/>
        <w:outlineLvl w:val="2"/>
        <w:rPr>
          <w:bCs/>
        </w:rPr>
      </w:pPr>
      <w:r w:rsidRPr="008A58C8">
        <w:rPr>
          <w:bCs/>
        </w:rPr>
        <w:t xml:space="preserve">Форма независимой гарантии, иные требования, связанные с независимой гарантией, установлены в разделе III </w:t>
      </w:r>
      <w:r>
        <w:rPr>
          <w:bCs/>
        </w:rPr>
        <w:t>извещения о закупке</w:t>
      </w:r>
      <w:r w:rsidRPr="008A58C8">
        <w:rPr>
          <w:bCs/>
        </w:rPr>
        <w:t xml:space="preserve"> - </w:t>
      </w:r>
      <w:hyperlink w:anchor="dst471333" w:history="1">
        <w:r w:rsidRPr="00F97FB8">
          <w:rPr>
            <w:bCs/>
            <w:color w:val="0000FF"/>
            <w:u w:val="single"/>
          </w:rPr>
          <w:t>«Типовая форма независимой гарантии обеспечения заявки участника закупочной процедуры».</w:t>
        </w:r>
      </w:hyperlink>
    </w:p>
    <w:p w:rsidR="00C602A7" w:rsidRPr="008A58C8" w:rsidRDefault="00C602A7" w:rsidP="00C602A7">
      <w:pPr>
        <w:numPr>
          <w:ilvl w:val="2"/>
          <w:numId w:val="1"/>
        </w:numPr>
        <w:tabs>
          <w:tab w:val="clear" w:pos="454"/>
          <w:tab w:val="num" w:pos="170"/>
          <w:tab w:val="num" w:pos="738"/>
        </w:tabs>
        <w:spacing w:after="0"/>
        <w:ind w:left="0" w:firstLine="567"/>
        <w:outlineLvl w:val="2"/>
      </w:pPr>
      <w:r w:rsidRPr="008A58C8">
        <w:t>Основанием для отказа в допуске к участию в закупке является несоответствие независимой гарантии условиям</w:t>
      </w:r>
      <w:r w:rsidRPr="008A58C8">
        <w:rPr>
          <w:bCs/>
        </w:rPr>
        <w:t xml:space="preserve"> (требованиям), изложенным в настоящем извещении о закупке, либо несоответствие гаранта, выдавшего гарантию, требованиям настоящего извещения</w:t>
      </w:r>
      <w:r w:rsidRPr="008A58C8">
        <w:t xml:space="preserve"> о закупке.</w:t>
      </w:r>
    </w:p>
    <w:p w:rsidR="00C602A7" w:rsidRPr="008A58C8" w:rsidRDefault="00C602A7" w:rsidP="00C602A7">
      <w:pPr>
        <w:pStyle w:val="affffb"/>
        <w:numPr>
          <w:ilvl w:val="2"/>
          <w:numId w:val="1"/>
        </w:numPr>
        <w:ind w:left="0" w:firstLine="567"/>
        <w:jc w:val="both"/>
      </w:pPr>
      <w:r w:rsidRPr="008A58C8">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C602A7" w:rsidRPr="008A58C8" w:rsidRDefault="00C602A7" w:rsidP="00C602A7">
      <w:pPr>
        <w:numPr>
          <w:ilvl w:val="2"/>
          <w:numId w:val="1"/>
        </w:numPr>
        <w:tabs>
          <w:tab w:val="clear" w:pos="454"/>
          <w:tab w:val="num" w:pos="170"/>
          <w:tab w:val="num" w:pos="738"/>
        </w:tabs>
        <w:spacing w:after="0"/>
        <w:ind w:left="0" w:firstLine="567"/>
        <w:outlineLvl w:val="2"/>
        <w:rPr>
          <w:bCs/>
        </w:rPr>
      </w:pPr>
      <w:r w:rsidRPr="008A58C8">
        <w:rPr>
          <w:bCs/>
        </w:rPr>
        <w:t>Взыскание по независимой гарантии производится при наступлении обстоятельств, предусмотренных независимой гарантией.</w:t>
      </w:r>
    </w:p>
    <w:p w:rsidR="008F15CD" w:rsidRPr="0040424D" w:rsidRDefault="008F15CD" w:rsidP="0040424D">
      <w:pPr>
        <w:pStyle w:val="21"/>
        <w:keepNext w:val="0"/>
        <w:numPr>
          <w:ilvl w:val="1"/>
          <w:numId w:val="1"/>
        </w:numPr>
        <w:spacing w:after="0"/>
        <w:ind w:left="0" w:firstLine="567"/>
        <w:jc w:val="both"/>
        <w:rPr>
          <w:sz w:val="24"/>
          <w:szCs w:val="24"/>
        </w:rPr>
      </w:pPr>
      <w:bookmarkStart w:id="101" w:name="_Порядок_действий,_осуществляемых"/>
      <w:bookmarkStart w:id="102" w:name="_Toc133937911"/>
      <w:bookmarkEnd w:id="101"/>
      <w:r w:rsidRPr="0040424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02"/>
      <w:r w:rsidRPr="0040424D">
        <w:rPr>
          <w:sz w:val="24"/>
          <w:szCs w:val="24"/>
        </w:rPr>
        <w:t xml:space="preserve"> </w:t>
      </w:r>
    </w:p>
    <w:p w:rsidR="009A2D89" w:rsidRDefault="009A2D89" w:rsidP="009A2D89">
      <w:pPr>
        <w:pStyle w:val="31"/>
        <w:keepNext w:val="0"/>
        <w:numPr>
          <w:ilvl w:val="2"/>
          <w:numId w:val="1"/>
        </w:numPr>
        <w:spacing w:before="0" w:after="0"/>
        <w:ind w:left="0" w:firstLine="567"/>
        <w:rPr>
          <w:rFonts w:ascii="Times New Roman" w:hAnsi="Times New Roman" w:cs="Times New Roman"/>
          <w:b w:val="0"/>
        </w:rPr>
      </w:pPr>
      <w:bookmarkStart w:id="103" w:name="Par67"/>
      <w:bookmarkEnd w:id="103"/>
      <w:r>
        <w:rPr>
          <w:rFonts w:ascii="Times New Roman" w:hAnsi="Times New Roman" w:cs="Times New Roman"/>
          <w:b w:val="0"/>
        </w:rPr>
        <w:t>Под аномально низкой ценой понимается снижение цены участником закупки на 25 и более процентов ниже начальной (максимальной) цены договора (цены лота)/начальной суммы цен единиц товара (работы, услуги) с НДС (либо без НДС, если закупка продукции не облагается НДС либо НДС равен 0), указанной в извещении и/или документации о закупке.</w:t>
      </w:r>
    </w:p>
    <w:p w:rsidR="0041341C" w:rsidRPr="0040424D" w:rsidRDefault="0041341C" w:rsidP="0040424D">
      <w:pPr>
        <w:pStyle w:val="affffb"/>
        <w:numPr>
          <w:ilvl w:val="2"/>
          <w:numId w:val="1"/>
        </w:numPr>
        <w:tabs>
          <w:tab w:val="clear" w:pos="454"/>
          <w:tab w:val="num" w:pos="851"/>
        </w:tabs>
        <w:ind w:left="0" w:firstLine="567"/>
        <w:jc w:val="both"/>
      </w:pPr>
      <w:r w:rsidRPr="0040424D">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559"/>
        <w:gridCol w:w="1843"/>
        <w:gridCol w:w="4535"/>
      </w:tblGrid>
      <w:tr w:rsidR="0041341C" w:rsidRPr="0040424D" w:rsidTr="00157E2C">
        <w:tc>
          <w:tcPr>
            <w:tcW w:w="443" w:type="dxa"/>
            <w:vMerge w:val="restart"/>
            <w:tcBorders>
              <w:top w:val="single" w:sz="4" w:space="0" w:color="auto"/>
              <w:left w:val="single" w:sz="4" w:space="0" w:color="auto"/>
              <w:bottom w:val="single" w:sz="4" w:space="0" w:color="auto"/>
              <w:right w:val="single" w:sz="4" w:space="0" w:color="auto"/>
            </w:tcBorders>
            <w:shd w:val="clear" w:color="auto" w:fill="auto"/>
          </w:tcPr>
          <w:p w:rsidR="0041341C" w:rsidRPr="0040424D" w:rsidRDefault="0041341C" w:rsidP="0040424D">
            <w:pPr>
              <w:spacing w:after="0"/>
            </w:pPr>
          </w:p>
          <w:p w:rsidR="0041341C" w:rsidRPr="0040424D" w:rsidRDefault="0041341C" w:rsidP="0040424D">
            <w:pPr>
              <w:spacing w:after="0"/>
            </w:pPr>
            <w:r w:rsidRPr="0040424D">
              <w:t>№</w:t>
            </w:r>
          </w:p>
        </w:tc>
        <w:tc>
          <w:tcPr>
            <w:tcW w:w="5228" w:type="dxa"/>
            <w:gridSpan w:val="3"/>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pPr>
            <w:r w:rsidRPr="0040424D">
              <w:t>Изменение размера обеспечения исполнения договора в случае подачи участником закупки аномально низкого ценового предложения</w:t>
            </w:r>
          </w:p>
        </w:tc>
      </w:tr>
      <w:tr w:rsidR="0041341C" w:rsidRPr="0040424D" w:rsidTr="00157E2C">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40424D" w:rsidRDefault="0041341C" w:rsidP="0040424D">
            <w:pPr>
              <w:spacing w:after="0"/>
            </w:pP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Требование по обеспечению исполнения договора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40424D" w:rsidRDefault="0041341C" w:rsidP="0040424D">
            <w:pPr>
              <w:spacing w:after="0"/>
            </w:pPr>
          </w:p>
        </w:tc>
      </w:tr>
      <w:tr w:rsidR="0041341C" w:rsidRPr="0040424D" w:rsidTr="00157E2C">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pPr>
            <w:r w:rsidRPr="0040424D">
              <w:t>1</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1341C" w:rsidRPr="0040424D" w:rsidRDefault="0041341C" w:rsidP="0040424D">
            <w:pPr>
              <w:spacing w:after="0"/>
              <w:jc w:val="center"/>
            </w:pPr>
            <w:r w:rsidRPr="0040424D">
              <w:t>не предусмотрено</w:t>
            </w:r>
          </w:p>
        </w:tc>
        <w:tc>
          <w:tcPr>
            <w:tcW w:w="4535" w:type="dxa"/>
            <w:shd w:val="clear" w:color="auto" w:fill="auto"/>
            <w:hideMark/>
          </w:tcPr>
          <w:p w:rsidR="0041341C" w:rsidRPr="0040424D" w:rsidRDefault="00F31ACD" w:rsidP="0040424D">
            <w:pPr>
              <w:spacing w:after="0"/>
            </w:pPr>
            <w:r w:rsidRPr="00F31ACD">
              <w:t>3% (три) от начальной (максимальной) цены договора (цены лота)</w:t>
            </w:r>
          </w:p>
        </w:tc>
      </w:tr>
      <w:tr w:rsidR="00F31ACD" w:rsidRPr="0040424D" w:rsidTr="00157E2C">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pPr>
            <w:r w:rsidRPr="0040424D">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4535" w:type="dxa"/>
            <w:shd w:val="clear" w:color="auto" w:fill="auto"/>
            <w:hideMark/>
          </w:tcPr>
          <w:p w:rsidR="00F31ACD" w:rsidRPr="0040424D" w:rsidRDefault="00F31ACD" w:rsidP="00F31ACD">
            <w:pPr>
              <w:spacing w:after="0"/>
            </w:pPr>
            <w:r w:rsidRPr="008A58C8">
              <w:t xml:space="preserve">увеличенное от первоначально установленного обеспечения исполнения договора в 1,5 (полтора) раза, но не </w:t>
            </w:r>
            <w:r>
              <w:t>более</w:t>
            </w:r>
            <w:r w:rsidRPr="008A58C8">
              <w:t xml:space="preserve"> 5% (пяти) от начальной (максимальной) цены договора</w:t>
            </w:r>
            <w:r>
              <w:t xml:space="preserve"> (цены лота)</w:t>
            </w:r>
          </w:p>
        </w:tc>
      </w:tr>
      <w:tr w:rsidR="00F31ACD" w:rsidRPr="0040424D" w:rsidTr="00157E2C">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pPr>
            <w:r w:rsidRPr="0040424D">
              <w:lastRenderedPageBreak/>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4535" w:type="dxa"/>
            <w:shd w:val="clear" w:color="auto" w:fill="auto"/>
            <w:hideMark/>
          </w:tcPr>
          <w:p w:rsidR="00F31ACD" w:rsidRPr="0040424D" w:rsidRDefault="00F31ACD" w:rsidP="00F31ACD">
            <w:pPr>
              <w:spacing w:after="0"/>
            </w:pPr>
            <w:r w:rsidRPr="00427E07">
              <w:t>обеспечение исполнения договора в размере аванса</w:t>
            </w:r>
          </w:p>
        </w:tc>
      </w:tr>
      <w:tr w:rsidR="00F31ACD" w:rsidRPr="0040424D" w:rsidTr="00157E2C">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pPr>
            <w:r w:rsidRPr="0040424D">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4535" w:type="dxa"/>
            <w:shd w:val="clear" w:color="auto" w:fill="auto"/>
            <w:hideMark/>
          </w:tcPr>
          <w:p w:rsidR="00F31ACD" w:rsidRPr="0040424D" w:rsidRDefault="00F31ACD" w:rsidP="00F31ACD">
            <w:pPr>
              <w:spacing w:after="0"/>
            </w:pPr>
            <w:r w:rsidRPr="00427E07">
              <w:t>обеспечение исполнения договора в размере аванса</w:t>
            </w:r>
          </w:p>
        </w:tc>
      </w:tr>
      <w:tr w:rsidR="00F31ACD" w:rsidRPr="0040424D" w:rsidTr="00157E2C">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pPr>
            <w:r w:rsidRPr="0040424D">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не предусмотрено</w:t>
            </w:r>
          </w:p>
        </w:tc>
        <w:tc>
          <w:tcPr>
            <w:tcW w:w="4535" w:type="dxa"/>
            <w:shd w:val="clear" w:color="auto" w:fill="auto"/>
            <w:hideMark/>
          </w:tcPr>
          <w:p w:rsidR="00F31ACD" w:rsidRPr="0040424D" w:rsidRDefault="00F31ACD" w:rsidP="00F31ACD">
            <w:pPr>
              <w:spacing w:after="0"/>
            </w:pPr>
            <w:r w:rsidRPr="00427E07">
              <w:t>обеспечение исполнения договора в размере аванса</w:t>
            </w:r>
          </w:p>
        </w:tc>
      </w:tr>
      <w:tr w:rsidR="00F31ACD" w:rsidRPr="0040424D" w:rsidTr="00D14987">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pPr>
            <w:r w:rsidRPr="0040424D">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1ACD" w:rsidRPr="0040424D" w:rsidRDefault="00F31ACD" w:rsidP="00F31ACD">
            <w:pPr>
              <w:spacing w:after="0"/>
              <w:jc w:val="center"/>
            </w:pPr>
            <w:r w:rsidRPr="0040424D">
              <w:t>предусмотрено</w:t>
            </w:r>
          </w:p>
        </w:tc>
        <w:tc>
          <w:tcPr>
            <w:tcW w:w="4535" w:type="dxa"/>
            <w:hideMark/>
          </w:tcPr>
          <w:p w:rsidR="00F31ACD" w:rsidRPr="0040424D" w:rsidRDefault="00F31ACD" w:rsidP="00F31ACD">
            <w:pPr>
              <w:spacing w:after="0"/>
            </w:pPr>
            <w:r w:rsidRPr="00427E07">
              <w:t>обеспечение исполнения договора в размере аванса</w:t>
            </w:r>
          </w:p>
        </w:tc>
      </w:tr>
    </w:tbl>
    <w:p w:rsidR="0041341C" w:rsidRPr="0040424D" w:rsidRDefault="0041341C" w:rsidP="0040424D">
      <w:pPr>
        <w:pStyle w:val="affffb"/>
        <w:numPr>
          <w:ilvl w:val="2"/>
          <w:numId w:val="1"/>
        </w:numPr>
        <w:tabs>
          <w:tab w:val="clear" w:pos="454"/>
          <w:tab w:val="num" w:pos="851"/>
        </w:tabs>
        <w:ind w:left="0" w:firstLine="567"/>
        <w:jc w:val="both"/>
      </w:pPr>
      <w:r w:rsidRPr="0040424D">
        <w:t xml:space="preserve">Обеспечение исполнения договора может быть представлено в форме внесения денежных средств на счет Заказчика или в форме </w:t>
      </w:r>
      <w:r w:rsidR="00031558">
        <w:t>независимой</w:t>
      </w:r>
      <w:r w:rsidRPr="0040424D">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w:t>
      </w:r>
      <w:r w:rsidR="006822B8" w:rsidRPr="0040424D">
        <w:t>,</w:t>
      </w:r>
      <w:r w:rsidRPr="0040424D">
        <w:t xml:space="preserve"> не указанным в настояще</w:t>
      </w:r>
      <w:r w:rsidR="006822B8" w:rsidRPr="0040424D">
        <w:t>м</w:t>
      </w:r>
      <w:r w:rsidRPr="0040424D">
        <w:t xml:space="preserve"> </w:t>
      </w:r>
      <w:r w:rsidR="00D624C0" w:rsidRPr="0040424D">
        <w:t>извещении</w:t>
      </w:r>
      <w:r w:rsidRPr="0040424D">
        <w:t xml:space="preserve"> о закупке способом не допускается. </w:t>
      </w:r>
    </w:p>
    <w:p w:rsidR="0041341C" w:rsidRPr="0040424D" w:rsidRDefault="0041341C" w:rsidP="0040424D">
      <w:pPr>
        <w:pStyle w:val="affffb"/>
        <w:numPr>
          <w:ilvl w:val="2"/>
          <w:numId w:val="1"/>
        </w:numPr>
        <w:tabs>
          <w:tab w:val="clear" w:pos="454"/>
          <w:tab w:val="num" w:pos="851"/>
        </w:tabs>
        <w:ind w:left="0" w:firstLine="567"/>
        <w:jc w:val="both"/>
      </w:pPr>
      <w:r w:rsidRPr="0040424D">
        <w:t xml:space="preserve">В случае принятия участником закупки решения о предоставлении обеспечения исполнения обязательств по договору, предусмотренного в пункте 3.7.2 </w:t>
      </w:r>
      <w:r w:rsidR="004A32BD" w:rsidRPr="0040424D">
        <w:t>извещения</w:t>
      </w:r>
      <w:r w:rsidRPr="0040424D">
        <w:t xml:space="preserve"> о закупке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1341C" w:rsidRPr="0040424D" w:rsidRDefault="0041341C" w:rsidP="0040424D">
      <w:pPr>
        <w:pStyle w:val="affffb"/>
        <w:numPr>
          <w:ilvl w:val="2"/>
          <w:numId w:val="1"/>
        </w:numPr>
        <w:tabs>
          <w:tab w:val="clear" w:pos="454"/>
          <w:tab w:val="num" w:pos="851"/>
        </w:tabs>
        <w:ind w:left="0" w:firstLine="567"/>
        <w:jc w:val="both"/>
      </w:pPr>
      <w:r w:rsidRPr="0040424D">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rsidR="0041341C" w:rsidRPr="0040424D" w:rsidRDefault="0041341C" w:rsidP="0040424D">
      <w:pPr>
        <w:pStyle w:val="affffb"/>
        <w:numPr>
          <w:ilvl w:val="2"/>
          <w:numId w:val="1"/>
        </w:numPr>
        <w:tabs>
          <w:tab w:val="clear" w:pos="454"/>
          <w:tab w:val="num" w:pos="851"/>
        </w:tabs>
        <w:ind w:left="0" w:firstLine="567"/>
        <w:jc w:val="both"/>
      </w:pPr>
      <w:r w:rsidRPr="0040424D">
        <w:t xml:space="preserve">В случае принятия решения о предоставлении обеспечения исполнения обязательств по договору, предусмотренного в пункте </w:t>
      </w:r>
      <w:hyperlink w:anchor="Par67" w:history="1">
        <w:r w:rsidRPr="00D97B7A">
          <w:rPr>
            <w:rStyle w:val="afe"/>
          </w:rPr>
          <w:t>3.7</w:t>
        </w:r>
        <w:r w:rsidR="004A32BD" w:rsidRPr="00D97B7A">
          <w:rPr>
            <w:rStyle w:val="afe"/>
          </w:rPr>
          <w:t>.2</w:t>
        </w:r>
      </w:hyperlink>
      <w:r w:rsidR="004A32BD" w:rsidRPr="0040424D">
        <w:t xml:space="preserve"> извещения</w:t>
      </w:r>
      <w:r w:rsidRPr="0040424D">
        <w:t xml:space="preserve"> о закупке в форме </w:t>
      </w:r>
      <w:r w:rsidR="00031558">
        <w:t>независимой</w:t>
      </w:r>
      <w:r w:rsidRPr="0040424D">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0041C0">
          <w:rPr>
            <w:rStyle w:val="afe"/>
          </w:rPr>
          <w:t>6</w:t>
        </w:r>
        <w:r w:rsidR="0083600F" w:rsidRPr="000041C0">
          <w:rPr>
            <w:rStyle w:val="afe"/>
          </w:rPr>
          <w:t>.3</w:t>
        </w:r>
      </w:hyperlink>
      <w:r w:rsidR="0083600F" w:rsidRPr="0040424D">
        <w:t xml:space="preserve"> настоящего извещения о закупке.</w:t>
      </w:r>
    </w:p>
    <w:p w:rsidR="00C13176" w:rsidRPr="0040424D" w:rsidRDefault="00C13176" w:rsidP="0040424D">
      <w:pPr>
        <w:pStyle w:val="affffb"/>
        <w:numPr>
          <w:ilvl w:val="2"/>
          <w:numId w:val="1"/>
        </w:numPr>
        <w:tabs>
          <w:tab w:val="clear" w:pos="454"/>
          <w:tab w:val="num" w:pos="851"/>
        </w:tabs>
        <w:ind w:left="0" w:firstLine="567"/>
        <w:jc w:val="both"/>
      </w:pPr>
      <w:r w:rsidRPr="0040424D">
        <w:t>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аномально низкое ценовое предложение, договор дополняется соответствующим разделом.</w:t>
      </w:r>
    </w:p>
    <w:p w:rsidR="008F15CD" w:rsidRPr="0040424D" w:rsidRDefault="008F15CD" w:rsidP="0040424D">
      <w:pPr>
        <w:spacing w:after="0"/>
        <w:ind w:firstLine="567"/>
      </w:pPr>
    </w:p>
    <w:p w:rsidR="008F15CD" w:rsidRPr="0040424D" w:rsidRDefault="008F15CD" w:rsidP="0040424D">
      <w:pPr>
        <w:pStyle w:val="11"/>
        <w:keepNext w:val="0"/>
        <w:numPr>
          <w:ilvl w:val="0"/>
          <w:numId w:val="1"/>
        </w:numPr>
        <w:spacing w:before="0" w:after="0"/>
        <w:ind w:left="0" w:firstLine="567"/>
        <w:jc w:val="both"/>
        <w:rPr>
          <w:sz w:val="24"/>
          <w:szCs w:val="24"/>
        </w:rPr>
      </w:pPr>
      <w:bookmarkStart w:id="104" w:name="_Toc133937912"/>
      <w:r w:rsidRPr="0040424D">
        <w:rPr>
          <w:sz w:val="24"/>
          <w:szCs w:val="24"/>
        </w:rPr>
        <w:t xml:space="preserve">ПОДАЧА ЗАЯВОК НА УЧАСТИЕ В </w:t>
      </w:r>
      <w:bookmarkEnd w:id="94"/>
      <w:bookmarkEnd w:id="95"/>
      <w:r w:rsidRPr="0040424D">
        <w:rPr>
          <w:sz w:val="24"/>
          <w:szCs w:val="24"/>
        </w:rPr>
        <w:t>ЗАКУПКЕ</w:t>
      </w:r>
      <w:bookmarkEnd w:id="104"/>
    </w:p>
    <w:p w:rsidR="008F15CD" w:rsidRPr="0040424D" w:rsidRDefault="008F15CD" w:rsidP="0040424D">
      <w:pPr>
        <w:pStyle w:val="21"/>
        <w:keepNext w:val="0"/>
        <w:numPr>
          <w:ilvl w:val="1"/>
          <w:numId w:val="1"/>
        </w:numPr>
        <w:spacing w:after="0"/>
        <w:ind w:left="0" w:firstLine="567"/>
        <w:jc w:val="both"/>
        <w:rPr>
          <w:sz w:val="24"/>
          <w:szCs w:val="24"/>
        </w:rPr>
      </w:pPr>
      <w:bookmarkStart w:id="105" w:name="_Ref166249895"/>
      <w:bookmarkStart w:id="106" w:name="_Toc387652318"/>
      <w:bookmarkStart w:id="107" w:name="_Toc133937913"/>
      <w:r w:rsidRPr="0040424D">
        <w:rPr>
          <w:sz w:val="24"/>
          <w:szCs w:val="24"/>
        </w:rPr>
        <w:t xml:space="preserve">Порядок, место, дата начала и дата окончания срока подачи заявок на участие в </w:t>
      </w:r>
      <w:bookmarkEnd w:id="105"/>
      <w:bookmarkEnd w:id="106"/>
      <w:r w:rsidRPr="0040424D">
        <w:rPr>
          <w:sz w:val="24"/>
          <w:szCs w:val="24"/>
        </w:rPr>
        <w:t>закупке</w:t>
      </w:r>
      <w:bookmarkEnd w:id="107"/>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history="1">
        <w:r w:rsidRPr="0040424D">
          <w:rPr>
            <w:rStyle w:val="afe"/>
            <w:rFonts w:ascii="Times New Roman" w:hAnsi="Times New Roman" w:cs="Times New Roman"/>
            <w:b w:val="0"/>
            <w:bCs w:val="0"/>
          </w:rPr>
          <w:t>9 части II «ИНФОРМАЦИОННАЯ КАРТА ЗАКУПКИ»</w:t>
        </w:r>
      </w:hyperlink>
      <w:r w:rsidRPr="0040424D">
        <w:rPr>
          <w:rStyle w:val="afe"/>
          <w:rFonts w:ascii="Times New Roman" w:hAnsi="Times New Roman" w:cs="Times New Roman"/>
        </w:rPr>
        <w:t>.</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E9338E" w:rsidRPr="0040424D" w:rsidRDefault="00E9338E"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Не допускается подача заявки на отдельные позиции или часть объема по как</w:t>
      </w:r>
      <w:r w:rsidR="00F31ACD">
        <w:rPr>
          <w:rFonts w:ascii="Times New Roman" w:hAnsi="Times New Roman" w:cs="Times New Roman"/>
          <w:b w:val="0"/>
          <w:bCs w:val="0"/>
        </w:rPr>
        <w:t>ой-либо из позиций перечня товаров/работ/услуг</w:t>
      </w:r>
      <w:r w:rsidR="00031558">
        <w:rPr>
          <w:rFonts w:ascii="Times New Roman" w:hAnsi="Times New Roman" w:cs="Times New Roman"/>
          <w:b w:val="0"/>
          <w:bCs w:val="0"/>
        </w:rPr>
        <w:t>,</w:t>
      </w:r>
      <w:r w:rsidRPr="0040424D">
        <w:rPr>
          <w:rFonts w:ascii="Times New Roman" w:hAnsi="Times New Roman" w:cs="Times New Roman"/>
          <w:b w:val="0"/>
          <w:bCs w:val="0"/>
        </w:rPr>
        <w:t xml:space="preserve"> указанного в </w:t>
      </w:r>
      <w:hyperlink w:anchor="_ТЕХНИЧЕСКАЯ_ЧАСТЬ" w:history="1">
        <w:r w:rsidRPr="0040424D">
          <w:rPr>
            <w:rStyle w:val="afe"/>
            <w:rFonts w:ascii="Times New Roman" w:hAnsi="Times New Roman" w:cs="Times New Roman"/>
            <w:b w:val="0"/>
            <w:bCs w:val="0"/>
          </w:rPr>
          <w:t>части V «ТЕХНИЧЕСКАЯ ЧАСТЬ»</w:t>
        </w:r>
      </w:hyperlink>
      <w:r w:rsidRPr="0040424D">
        <w:rPr>
          <w:rStyle w:val="afe"/>
          <w:rFonts w:ascii="Times New Roman" w:hAnsi="Times New Roman" w:cs="Times New Roman"/>
        </w:rPr>
        <w:t>.</w:t>
      </w:r>
    </w:p>
    <w:p w:rsidR="008F15CD" w:rsidRPr="0040424D" w:rsidRDefault="008F15CD" w:rsidP="0040424D">
      <w:pPr>
        <w:pStyle w:val="21"/>
        <w:keepNext w:val="0"/>
        <w:numPr>
          <w:ilvl w:val="1"/>
          <w:numId w:val="1"/>
        </w:numPr>
        <w:spacing w:after="0"/>
        <w:ind w:left="0" w:firstLine="567"/>
        <w:jc w:val="both"/>
        <w:rPr>
          <w:sz w:val="24"/>
          <w:szCs w:val="24"/>
        </w:rPr>
      </w:pPr>
      <w:bookmarkStart w:id="108" w:name="_Ref119429670"/>
      <w:bookmarkStart w:id="109" w:name="_Toc123405476"/>
      <w:bookmarkStart w:id="110" w:name="_Toc387652319"/>
      <w:bookmarkStart w:id="111" w:name="_Toc133937914"/>
      <w:r w:rsidRPr="0040424D">
        <w:rPr>
          <w:sz w:val="24"/>
          <w:szCs w:val="24"/>
        </w:rPr>
        <w:t xml:space="preserve">Изменения и отзыв заявок на участие в </w:t>
      </w:r>
      <w:bookmarkEnd w:id="108"/>
      <w:bookmarkEnd w:id="109"/>
      <w:bookmarkEnd w:id="110"/>
      <w:r w:rsidRPr="0040424D">
        <w:rPr>
          <w:sz w:val="24"/>
          <w:szCs w:val="24"/>
        </w:rPr>
        <w:t>закупке</w:t>
      </w:r>
      <w:bookmarkEnd w:id="111"/>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8F15CD" w:rsidRPr="0040424D" w:rsidRDefault="008F15CD"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8F15CD" w:rsidRPr="0040424D" w:rsidRDefault="008F15CD" w:rsidP="0040424D">
      <w:pPr>
        <w:spacing w:after="0"/>
        <w:ind w:firstLine="567"/>
      </w:pPr>
    </w:p>
    <w:p w:rsidR="008F15CD" w:rsidRPr="0040424D" w:rsidRDefault="008F15CD" w:rsidP="0040424D">
      <w:pPr>
        <w:pStyle w:val="11"/>
        <w:keepNext w:val="0"/>
        <w:numPr>
          <w:ilvl w:val="0"/>
          <w:numId w:val="1"/>
        </w:numPr>
        <w:spacing w:before="0" w:after="0"/>
        <w:ind w:left="0" w:firstLine="567"/>
        <w:jc w:val="both"/>
        <w:rPr>
          <w:sz w:val="24"/>
          <w:szCs w:val="24"/>
        </w:rPr>
      </w:pPr>
      <w:bookmarkStart w:id="112" w:name="_Toc133937915"/>
      <w:bookmarkStart w:id="113" w:name="_Ref119430360"/>
      <w:bookmarkStart w:id="114" w:name="_Toc123405483"/>
      <w:r w:rsidRPr="0040424D">
        <w:rPr>
          <w:sz w:val="24"/>
          <w:szCs w:val="24"/>
        </w:rPr>
        <w:t>ПОРЯДОК ПРОВЕДЕНИЯ ЗАКУПКИ</w:t>
      </w:r>
      <w:bookmarkEnd w:id="112"/>
    </w:p>
    <w:p w:rsidR="0080200B" w:rsidRPr="0040424D" w:rsidRDefault="0080200B" w:rsidP="0040424D">
      <w:pPr>
        <w:pStyle w:val="21"/>
        <w:keepNext w:val="0"/>
        <w:numPr>
          <w:ilvl w:val="1"/>
          <w:numId w:val="1"/>
        </w:numPr>
        <w:spacing w:after="0"/>
        <w:ind w:left="0" w:firstLine="567"/>
        <w:jc w:val="both"/>
        <w:rPr>
          <w:sz w:val="24"/>
          <w:szCs w:val="24"/>
        </w:rPr>
      </w:pPr>
      <w:bookmarkStart w:id="115" w:name="_Toc7512380"/>
      <w:bookmarkStart w:id="116" w:name="_Toc133937916"/>
      <w:bookmarkStart w:id="117" w:name="_Ref125827199"/>
      <w:bookmarkStart w:id="118" w:name="_Toc518119388"/>
      <w:bookmarkEnd w:id="113"/>
      <w:bookmarkEnd w:id="114"/>
      <w:r w:rsidRPr="0040424D">
        <w:rPr>
          <w:sz w:val="24"/>
          <w:szCs w:val="24"/>
        </w:rPr>
        <w:t>Закупочная комиссия</w:t>
      </w:r>
      <w:bookmarkEnd w:id="115"/>
      <w:bookmarkEnd w:id="116"/>
    </w:p>
    <w:p w:rsidR="0080200B" w:rsidRPr="0040424D" w:rsidRDefault="0080200B"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lastRenderedPageBreak/>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80200B" w:rsidRPr="0040424D" w:rsidRDefault="0080200B" w:rsidP="0040424D">
      <w:pPr>
        <w:pStyle w:val="21"/>
        <w:keepNext w:val="0"/>
        <w:numPr>
          <w:ilvl w:val="1"/>
          <w:numId w:val="1"/>
        </w:numPr>
        <w:spacing w:after="0"/>
        <w:ind w:left="0" w:firstLine="567"/>
        <w:jc w:val="both"/>
        <w:rPr>
          <w:sz w:val="24"/>
          <w:szCs w:val="24"/>
        </w:rPr>
      </w:pPr>
      <w:bookmarkStart w:id="119" w:name="_Toc7512381"/>
      <w:bookmarkStart w:id="120" w:name="_Toc133937917"/>
      <w:r w:rsidRPr="0040424D">
        <w:rPr>
          <w:sz w:val="24"/>
          <w:szCs w:val="24"/>
        </w:rPr>
        <w:t>Требования к процедуре рассмотрения, оценки и сопоставления заявок участников закупки</w:t>
      </w:r>
      <w:bookmarkEnd w:id="119"/>
      <w:bookmarkEnd w:id="120"/>
    </w:p>
    <w:p w:rsidR="0083600F" w:rsidRPr="0040424D" w:rsidRDefault="0083600F"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Заявки участников рассматриваются в соответствии с требованиями, </w:t>
      </w:r>
      <w:r w:rsidR="00E9338E" w:rsidRPr="0040424D">
        <w:rPr>
          <w:rFonts w:ascii="Times New Roman" w:hAnsi="Times New Roman" w:cs="Times New Roman"/>
          <w:b w:val="0"/>
          <w:bCs w:val="0"/>
        </w:rPr>
        <w:t xml:space="preserve">критериями </w:t>
      </w:r>
      <w:r w:rsidRPr="0040424D">
        <w:rPr>
          <w:rFonts w:ascii="Times New Roman" w:hAnsi="Times New Roman" w:cs="Times New Roman"/>
          <w:b w:val="0"/>
          <w:bCs w:val="0"/>
        </w:rPr>
        <w:t>и порядком оценки заявок, устанавливаемыми в извещении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0200B" w:rsidRPr="0040424D" w:rsidRDefault="0080200B" w:rsidP="000B77F5">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Не допускается предъявлять к участникам закупки, к закупаемым </w:t>
      </w:r>
      <w:r w:rsidR="00F31ACD">
        <w:rPr>
          <w:rFonts w:ascii="Times New Roman" w:hAnsi="Times New Roman" w:cs="Times New Roman"/>
          <w:b w:val="0"/>
          <w:bCs w:val="0"/>
        </w:rPr>
        <w:t xml:space="preserve">товарам, </w:t>
      </w:r>
      <w:r w:rsidRPr="0040424D">
        <w:rPr>
          <w:rFonts w:ascii="Times New Roman" w:hAnsi="Times New Roman" w:cs="Times New Roman"/>
          <w:b w:val="0"/>
          <w:bCs w:val="0"/>
        </w:rPr>
        <w:t>работам</w:t>
      </w:r>
      <w:r w:rsidR="00031558">
        <w:rPr>
          <w:rFonts w:ascii="Times New Roman" w:hAnsi="Times New Roman" w:cs="Times New Roman"/>
          <w:b w:val="0"/>
          <w:bCs w:val="0"/>
        </w:rPr>
        <w:t>,</w:t>
      </w:r>
      <w:r w:rsidR="00F31ACD">
        <w:rPr>
          <w:rFonts w:ascii="Times New Roman" w:hAnsi="Times New Roman" w:cs="Times New Roman"/>
          <w:b w:val="0"/>
          <w:bCs w:val="0"/>
        </w:rPr>
        <w:t xml:space="preserve"> услугам,</w:t>
      </w:r>
      <w:r w:rsidR="00031558">
        <w:rPr>
          <w:rFonts w:ascii="Times New Roman" w:hAnsi="Times New Roman" w:cs="Times New Roman"/>
          <w:b w:val="0"/>
          <w:bCs w:val="0"/>
        </w:rPr>
        <w:t xml:space="preserve"> </w:t>
      </w:r>
      <w:r w:rsidRPr="0040424D">
        <w:rPr>
          <w:rFonts w:ascii="Times New Roman" w:hAnsi="Times New Roman" w:cs="Times New Roman"/>
          <w:b w:val="0"/>
          <w:bCs w:val="0"/>
        </w:rPr>
        <w:t xml:space="preserve">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w:t>
      </w:r>
      <w:r w:rsidR="004A32BD" w:rsidRPr="0040424D">
        <w:rPr>
          <w:rFonts w:ascii="Times New Roman" w:hAnsi="Times New Roman" w:cs="Times New Roman"/>
          <w:b w:val="0"/>
          <w:bCs w:val="0"/>
        </w:rPr>
        <w:t>извещении</w:t>
      </w:r>
      <w:r w:rsidRPr="0040424D">
        <w:rPr>
          <w:rFonts w:ascii="Times New Roman" w:hAnsi="Times New Roman" w:cs="Times New Roman"/>
          <w:b w:val="0"/>
          <w:bCs w:val="0"/>
        </w:rPr>
        <w:t xml:space="preserve"> о закупке. Требования, предъявляемые к участникам закупки, к закупаемым </w:t>
      </w:r>
      <w:r w:rsidR="000B77F5">
        <w:rPr>
          <w:rFonts w:ascii="Times New Roman" w:hAnsi="Times New Roman" w:cs="Times New Roman"/>
          <w:b w:val="0"/>
          <w:bCs w:val="0"/>
        </w:rPr>
        <w:t>товарам, работам, услугам</w:t>
      </w:r>
      <w:r w:rsidRPr="0040424D">
        <w:rPr>
          <w:rFonts w:ascii="Times New Roman" w:hAnsi="Times New Roman" w:cs="Times New Roman"/>
          <w:b w:val="0"/>
          <w:bCs w:val="0"/>
        </w:rPr>
        <w:t xml:space="preserve">,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0B77F5" w:rsidRPr="000B77F5">
        <w:rPr>
          <w:rFonts w:ascii="Times New Roman" w:hAnsi="Times New Roman" w:cs="Times New Roman"/>
          <w:b w:val="0"/>
          <w:bCs w:val="0"/>
        </w:rPr>
        <w:t>товарам, работам, услугам,</w:t>
      </w:r>
      <w:r w:rsidRPr="0040424D">
        <w:rPr>
          <w:rFonts w:ascii="Times New Roman" w:hAnsi="Times New Roman" w:cs="Times New Roman"/>
          <w:b w:val="0"/>
          <w:bCs w:val="0"/>
        </w:rPr>
        <w:t xml:space="preserve"> к условиям исполнения договора.</w:t>
      </w:r>
    </w:p>
    <w:p w:rsidR="0083600F" w:rsidRPr="0040424D" w:rsidRDefault="00531DF0"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r w:rsidR="0083600F" w:rsidRPr="0040424D">
        <w:rPr>
          <w:rFonts w:ascii="Times New Roman" w:hAnsi="Times New Roman" w:cs="Times New Roman"/>
          <w:b w:val="0"/>
          <w:bCs w:val="0"/>
        </w:rPr>
        <w:t xml:space="preserve">. </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0552F" w:rsidRPr="0040424D" w:rsidRDefault="0050552F" w:rsidP="0040424D">
      <w:pPr>
        <w:pStyle w:val="4"/>
        <w:keepNext w:val="0"/>
        <w:numPr>
          <w:ilvl w:val="0"/>
          <w:numId w:val="9"/>
        </w:numPr>
        <w:tabs>
          <w:tab w:val="clear" w:pos="432"/>
          <w:tab w:val="num" w:pos="0"/>
        </w:tabs>
        <w:spacing w:before="0" w:after="0"/>
        <w:ind w:left="0" w:firstLine="567"/>
        <w:rPr>
          <w:rFonts w:ascii="Times New Roman" w:hAnsi="Times New Roman" w:cs="Times New Roman"/>
        </w:rPr>
      </w:pPr>
      <w:r w:rsidRPr="0040424D">
        <w:rPr>
          <w:rFonts w:ascii="Times New Roman" w:hAnsi="Times New Roman" w:cs="Times New Roman"/>
        </w:rPr>
        <w:t xml:space="preserve">о признании участника и/или заявки участника соответствующей требованиям </w:t>
      </w:r>
      <w:r w:rsidR="00DA66E4" w:rsidRPr="0040424D">
        <w:rPr>
          <w:rFonts w:ascii="Times New Roman" w:hAnsi="Times New Roman" w:cs="Times New Roman"/>
        </w:rPr>
        <w:t xml:space="preserve">извещения </w:t>
      </w:r>
      <w:r w:rsidRPr="0040424D">
        <w:rPr>
          <w:rFonts w:ascii="Times New Roman" w:hAnsi="Times New Roman" w:cs="Times New Roman"/>
        </w:rPr>
        <w:t>о закупке;</w:t>
      </w:r>
    </w:p>
    <w:p w:rsidR="0050552F" w:rsidRPr="0040424D" w:rsidRDefault="0050552F" w:rsidP="0040424D">
      <w:pPr>
        <w:pStyle w:val="4"/>
        <w:keepNext w:val="0"/>
        <w:numPr>
          <w:ilvl w:val="0"/>
          <w:numId w:val="9"/>
        </w:numPr>
        <w:tabs>
          <w:tab w:val="clear" w:pos="432"/>
          <w:tab w:val="num" w:pos="0"/>
        </w:tabs>
        <w:spacing w:before="0" w:after="0"/>
        <w:ind w:left="0" w:firstLine="567"/>
        <w:rPr>
          <w:rFonts w:ascii="Times New Roman" w:hAnsi="Times New Roman" w:cs="Times New Roman"/>
        </w:rPr>
      </w:pPr>
      <w:r w:rsidRPr="0040424D">
        <w:rPr>
          <w:rFonts w:ascii="Times New Roman" w:hAnsi="Times New Roman" w:cs="Times New Roman"/>
        </w:rPr>
        <w:t xml:space="preserve">о признании участника и/или заявки участника несоответствующими требованиям </w:t>
      </w:r>
      <w:r w:rsidR="00DA66E4" w:rsidRPr="0040424D">
        <w:rPr>
          <w:rFonts w:ascii="Times New Roman" w:hAnsi="Times New Roman" w:cs="Times New Roman"/>
        </w:rPr>
        <w:t xml:space="preserve">извещения </w:t>
      </w:r>
      <w:r w:rsidRPr="0040424D">
        <w:rPr>
          <w:rFonts w:ascii="Times New Roman" w:hAnsi="Times New Roman" w:cs="Times New Roman"/>
        </w:rPr>
        <w:t>о закупке и отклонении заявки участника от участия в закупке.</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592A33" w:rsidRPr="0040424D">
        <w:rPr>
          <w:rFonts w:ascii="Times New Roman" w:hAnsi="Times New Roman" w:cs="Times New Roman"/>
          <w:b w:val="0"/>
          <w:bCs w:val="0"/>
        </w:rPr>
        <w:t xml:space="preserve">извещения </w:t>
      </w:r>
      <w:r w:rsidRPr="0040424D">
        <w:rPr>
          <w:rFonts w:ascii="Times New Roman" w:hAnsi="Times New Roman" w:cs="Times New Roman"/>
          <w:b w:val="0"/>
          <w:bCs w:val="0"/>
        </w:rPr>
        <w:t xml:space="preserve">о закупке, повлекшие необоснованное решение о выборе победителя закупки (единственного участника закупки, соответствующего требованиям </w:t>
      </w:r>
      <w:r w:rsidR="00592A33" w:rsidRPr="0040424D">
        <w:rPr>
          <w:rFonts w:ascii="Times New Roman" w:hAnsi="Times New Roman" w:cs="Times New Roman"/>
          <w:b w:val="0"/>
          <w:bCs w:val="0"/>
        </w:rPr>
        <w:t xml:space="preserve">извещения </w:t>
      </w:r>
      <w:r w:rsidRPr="0040424D">
        <w:rPr>
          <w:rFonts w:ascii="Times New Roman" w:hAnsi="Times New Roman" w:cs="Times New Roman"/>
          <w:b w:val="0"/>
          <w:bCs w:val="0"/>
        </w:rPr>
        <w:t>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0200B" w:rsidRPr="0040424D" w:rsidRDefault="0080200B" w:rsidP="0040424D">
      <w:pPr>
        <w:pStyle w:val="21"/>
        <w:keepNext w:val="0"/>
        <w:numPr>
          <w:ilvl w:val="1"/>
          <w:numId w:val="1"/>
        </w:numPr>
        <w:spacing w:after="0"/>
        <w:ind w:left="0" w:firstLine="567"/>
        <w:jc w:val="both"/>
        <w:rPr>
          <w:sz w:val="24"/>
          <w:szCs w:val="24"/>
        </w:rPr>
      </w:pPr>
      <w:bookmarkStart w:id="121" w:name="_Toc7512382"/>
      <w:bookmarkStart w:id="122" w:name="_Toc133937918"/>
      <w:r w:rsidRPr="0040424D">
        <w:rPr>
          <w:sz w:val="24"/>
          <w:szCs w:val="24"/>
        </w:rPr>
        <w:t>Критерии оценки заявок участников закупки</w:t>
      </w:r>
      <w:bookmarkEnd w:id="121"/>
      <w:bookmarkEnd w:id="122"/>
    </w:p>
    <w:p w:rsidR="00D1237E" w:rsidRPr="0040424D" w:rsidRDefault="00D1237E" w:rsidP="0040424D">
      <w:pPr>
        <w:pStyle w:val="31"/>
        <w:keepNext w:val="0"/>
        <w:numPr>
          <w:ilvl w:val="2"/>
          <w:numId w:val="1"/>
        </w:numPr>
        <w:spacing w:before="0" w:after="0"/>
        <w:ind w:left="0" w:firstLine="567"/>
        <w:rPr>
          <w:rFonts w:ascii="Times New Roman" w:hAnsi="Times New Roman" w:cs="Times New Roman"/>
          <w:b w:val="0"/>
          <w:bCs w:val="0"/>
        </w:rPr>
      </w:pPr>
      <w:bookmarkStart w:id="123" w:name="_Toc7512383"/>
      <w:r w:rsidRPr="0040424D">
        <w:rPr>
          <w:rFonts w:ascii="Times New Roman" w:hAnsi="Times New Roman" w:cs="Times New Roman"/>
          <w:b w:val="0"/>
          <w:bCs w:val="0"/>
        </w:rPr>
        <w:t>Заявки участников закупки оцениваются исходя из единственного критерия – цена договора.</w:t>
      </w:r>
    </w:p>
    <w:p w:rsidR="00D1237E" w:rsidRPr="0040424D" w:rsidRDefault="00D1237E"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цену договора (исходя из расчетов, осуществляемых в целях применении Приоритета).</w:t>
      </w:r>
      <w:r w:rsidRPr="0040424D">
        <w:rPr>
          <w:rFonts w:ascii="Times New Roman" w:hAnsi="Times New Roman" w:cs="Times New Roman"/>
          <w:b w:val="0"/>
          <w:bCs w:val="0"/>
        </w:rPr>
        <w:t xml:space="preserve"> </w:t>
      </w:r>
    </w:p>
    <w:p w:rsidR="00996598" w:rsidRPr="0040424D" w:rsidRDefault="00996598" w:rsidP="0040424D">
      <w:pPr>
        <w:pStyle w:val="21"/>
        <w:keepNext w:val="0"/>
        <w:numPr>
          <w:ilvl w:val="1"/>
          <w:numId w:val="1"/>
        </w:numPr>
        <w:spacing w:after="0"/>
        <w:ind w:left="0" w:firstLine="567"/>
        <w:jc w:val="both"/>
        <w:rPr>
          <w:sz w:val="24"/>
          <w:szCs w:val="24"/>
        </w:rPr>
      </w:pPr>
      <w:bookmarkStart w:id="124" w:name="_Toc18500327"/>
      <w:bookmarkStart w:id="125" w:name="_Toc133937919"/>
      <w:bookmarkStart w:id="126" w:name="_Toc7512384"/>
      <w:bookmarkEnd w:id="123"/>
      <w:r w:rsidRPr="0040424D">
        <w:rPr>
          <w:sz w:val="24"/>
          <w:szCs w:val="24"/>
        </w:rPr>
        <w:t>Особенности осуществления рассмотрения общих частей заявок</w:t>
      </w:r>
      <w:bookmarkEnd w:id="124"/>
      <w:bookmarkEnd w:id="125"/>
    </w:p>
    <w:p w:rsidR="00E9338E" w:rsidRPr="0040424D" w:rsidRDefault="00E9338E"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lastRenderedPageBreak/>
        <w:t>Закупочная комиссия рассматривает общие части заявок участников на предмет их соответствия требованиям, установленным извещением о закупке.</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bookmarkStart w:id="127" w:name="_Toc18500328"/>
      <w:bookmarkEnd w:id="126"/>
      <w:r w:rsidRPr="0040424D">
        <w:rPr>
          <w:rFonts w:ascii="Times New Roman" w:hAnsi="Times New Roman" w:cs="Times New Roman"/>
          <w:b w:val="0"/>
        </w:rPr>
        <w:t>Закупочная комиссия отклоняет заявку участника на этапе рассмотрения по следующим основаниям:</w:t>
      </w:r>
    </w:p>
    <w:p w:rsidR="0050552F" w:rsidRPr="0040424D" w:rsidRDefault="0050552F" w:rsidP="0040424D">
      <w:pPr>
        <w:pStyle w:val="affffb"/>
        <w:numPr>
          <w:ilvl w:val="0"/>
          <w:numId w:val="17"/>
        </w:numPr>
        <w:tabs>
          <w:tab w:val="left" w:pos="1418"/>
        </w:tabs>
        <w:ind w:left="0" w:firstLine="567"/>
        <w:jc w:val="both"/>
      </w:pPr>
      <w:r w:rsidRPr="0040424D">
        <w:t xml:space="preserve">в случае отсутствия в составе заявки документов и сведений, предусмотренных для предоставления в составе заявки, указанных в </w:t>
      </w:r>
      <w:hyperlink w:anchor="_Сведения_и_документы," w:history="1">
        <w:r w:rsidRPr="0040424D">
          <w:rPr>
            <w:rStyle w:val="afe"/>
          </w:rPr>
          <w:t>п. 18 части II «ИНФОРМАЦИОННАЯ КАРТА ЗАКУПКИ»</w:t>
        </w:r>
      </w:hyperlink>
      <w:r w:rsidRPr="0040424D">
        <w:t>;</w:t>
      </w:r>
    </w:p>
    <w:p w:rsidR="0050552F" w:rsidRPr="0040424D" w:rsidRDefault="0050552F" w:rsidP="0040424D">
      <w:pPr>
        <w:pStyle w:val="affffb"/>
        <w:numPr>
          <w:ilvl w:val="0"/>
          <w:numId w:val="17"/>
        </w:numPr>
        <w:tabs>
          <w:tab w:val="left" w:pos="1418"/>
        </w:tabs>
        <w:ind w:left="0" w:firstLine="567"/>
        <w:jc w:val="both"/>
      </w:pPr>
      <w:r w:rsidRPr="0040424D">
        <w:t>несоответствие предлагаемой продукции (</w:t>
      </w:r>
      <w:r w:rsidR="000B77F5">
        <w:t xml:space="preserve">товаров, </w:t>
      </w:r>
      <w:r w:rsidRPr="0040424D">
        <w:t>работ</w:t>
      </w:r>
      <w:r w:rsidR="000B77F5">
        <w:t>, услуг</w:t>
      </w:r>
      <w:r w:rsidRPr="0040424D">
        <w:t>)</w:t>
      </w:r>
      <w:r w:rsidR="00433003">
        <w:t xml:space="preserve"> и/или условий </w:t>
      </w:r>
      <w:r w:rsidR="000B77F5" w:rsidRPr="000B77F5">
        <w:t>выполнения работ/оказания услуг/поставки товара</w:t>
      </w:r>
      <w:r w:rsidRPr="0040424D">
        <w:t>, исполнения договора требованиям, установленным в разделах </w:t>
      </w:r>
      <w:hyperlink w:anchor="_ФОРМА_15._Справка" w:history="1">
        <w:r w:rsidRPr="00433003">
          <w:rPr>
            <w:rStyle w:val="afe"/>
          </w:rPr>
          <w:t>IV</w:t>
        </w:r>
      </w:hyperlink>
      <w:r w:rsidRPr="0040424D">
        <w:t> – </w:t>
      </w:r>
      <w:hyperlink w:anchor="_ТЕХНИЧЕСКАЯ_ЧАСТЬ" w:history="1">
        <w:r w:rsidRPr="00433003">
          <w:rPr>
            <w:rStyle w:val="afe"/>
          </w:rPr>
          <w:t>V</w:t>
        </w:r>
      </w:hyperlink>
      <w:r w:rsidRPr="0040424D">
        <w:t xml:space="preserve"> </w:t>
      </w:r>
      <w:r w:rsidR="00592A33" w:rsidRPr="0040424D">
        <w:t xml:space="preserve">извещения </w:t>
      </w:r>
      <w:r w:rsidRPr="0040424D">
        <w:t xml:space="preserve">о закупке и пункта </w:t>
      </w:r>
      <w:hyperlink w:anchor="_Предмет_договора_с" w:history="1">
        <w:r w:rsidRPr="0040424D">
          <w:rPr>
            <w:rStyle w:val="afe"/>
          </w:rPr>
          <w:t>3 части II «ИНФОРМАЦИОННАЯ КАРТА ЗАКУПКИ»</w:t>
        </w:r>
      </w:hyperlink>
      <w:r w:rsidRPr="0040424D">
        <w:t xml:space="preserve">, </w:t>
      </w:r>
      <w:hyperlink w:anchor="_Место_поставки_товара/" w:history="1">
        <w:r w:rsidRPr="0040424D">
          <w:rPr>
            <w:rStyle w:val="afe"/>
          </w:rPr>
          <w:t>4 части II «ИНФОРМАЦИОННАЯ КАРТА ЗАКУПКИ»</w:t>
        </w:r>
      </w:hyperlink>
      <w:r w:rsidRPr="0040424D">
        <w:t xml:space="preserve">, </w:t>
      </w:r>
      <w:hyperlink w:anchor="_Сроки_поставки_товара/" w:history="1">
        <w:r w:rsidRPr="0040424D">
          <w:rPr>
            <w:rStyle w:val="afe"/>
          </w:rPr>
          <w:t>5 части II «ИНФОРМАЦИОННАЯ КАРТА ЗАКУПКИ»</w:t>
        </w:r>
      </w:hyperlink>
      <w:r w:rsidRPr="0040424D">
        <w:t>;</w:t>
      </w:r>
    </w:p>
    <w:p w:rsidR="0050552F" w:rsidRPr="0040424D" w:rsidRDefault="0050552F" w:rsidP="0040424D">
      <w:pPr>
        <w:pStyle w:val="affffb"/>
        <w:numPr>
          <w:ilvl w:val="0"/>
          <w:numId w:val="17"/>
        </w:numPr>
        <w:tabs>
          <w:tab w:val="left" w:pos="1418"/>
        </w:tabs>
        <w:ind w:left="0" w:firstLine="567"/>
        <w:jc w:val="both"/>
      </w:pPr>
      <w:r w:rsidRPr="0040424D">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history="1">
        <w:r w:rsidRPr="0040424D">
          <w:rPr>
            <w:rStyle w:val="afe"/>
          </w:rPr>
          <w:t xml:space="preserve">1.4 раздела I </w:t>
        </w:r>
        <w:r w:rsidR="00592A33" w:rsidRPr="0040424D">
          <w:rPr>
            <w:rStyle w:val="afe"/>
          </w:rPr>
          <w:t xml:space="preserve">извещения </w:t>
        </w:r>
        <w:r w:rsidRPr="0040424D">
          <w:rPr>
            <w:rStyle w:val="afe"/>
          </w:rPr>
          <w:t>о закупке</w:t>
        </w:r>
      </w:hyperlink>
      <w:r w:rsidRPr="0040424D">
        <w:t>;</w:t>
      </w:r>
    </w:p>
    <w:p w:rsidR="0050552F" w:rsidRPr="0040424D" w:rsidRDefault="0050552F" w:rsidP="0040424D">
      <w:pPr>
        <w:pStyle w:val="affffb"/>
        <w:numPr>
          <w:ilvl w:val="0"/>
          <w:numId w:val="17"/>
        </w:numPr>
        <w:ind w:left="0" w:firstLine="567"/>
        <w:jc w:val="both"/>
      </w:pPr>
      <w:r w:rsidRPr="0040424D">
        <w:t xml:space="preserve">заявка участника не соответствует требованиям, установленным </w:t>
      </w:r>
      <w:r w:rsidR="00592A33" w:rsidRPr="0040424D">
        <w:t xml:space="preserve">извещением </w:t>
      </w:r>
      <w:r w:rsidRPr="0040424D">
        <w:t xml:space="preserve">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либо несоответствия такого обеспечения требованиям </w:t>
      </w:r>
      <w:r w:rsidR="00592A33" w:rsidRPr="0040424D">
        <w:t xml:space="preserve">извещения о закупке </w:t>
      </w:r>
      <w:r w:rsidRPr="0040424D">
        <w:t xml:space="preserve">(если такое требование установлено </w:t>
      </w:r>
      <w:r w:rsidR="00592A33" w:rsidRPr="0040424D">
        <w:t xml:space="preserve">извещением </w:t>
      </w:r>
      <w:r w:rsidRPr="0040424D">
        <w:t>о закупке);</w:t>
      </w:r>
    </w:p>
    <w:p w:rsidR="0050552F" w:rsidRPr="0040424D" w:rsidRDefault="0050552F" w:rsidP="0040424D">
      <w:pPr>
        <w:pStyle w:val="affffb"/>
        <w:numPr>
          <w:ilvl w:val="0"/>
          <w:numId w:val="17"/>
        </w:numPr>
        <w:tabs>
          <w:tab w:val="left" w:pos="2127"/>
        </w:tabs>
        <w:ind w:left="0" w:firstLine="567"/>
        <w:jc w:val="both"/>
      </w:pPr>
      <w:r w:rsidRPr="0040424D">
        <w:t>наличие в составе заявки недостоверных сведений.</w:t>
      </w:r>
    </w:p>
    <w:p w:rsidR="00996598" w:rsidRPr="00BC40DF" w:rsidRDefault="00996598" w:rsidP="0040424D">
      <w:pPr>
        <w:pStyle w:val="21"/>
        <w:keepNext w:val="0"/>
        <w:numPr>
          <w:ilvl w:val="1"/>
          <w:numId w:val="1"/>
        </w:numPr>
        <w:spacing w:after="0"/>
        <w:ind w:left="0" w:firstLine="567"/>
        <w:jc w:val="both"/>
        <w:rPr>
          <w:sz w:val="24"/>
          <w:szCs w:val="24"/>
        </w:rPr>
      </w:pPr>
      <w:bookmarkStart w:id="128" w:name="_Toc133937920"/>
      <w:r w:rsidRPr="00BC40DF">
        <w:rPr>
          <w:sz w:val="24"/>
          <w:szCs w:val="24"/>
        </w:rPr>
        <w:t xml:space="preserve">Особенности осуществления рассмотрения </w:t>
      </w:r>
      <w:r w:rsidR="00076523">
        <w:rPr>
          <w:sz w:val="24"/>
          <w:szCs w:val="24"/>
        </w:rPr>
        <w:t xml:space="preserve">и сопоставления </w:t>
      </w:r>
      <w:r w:rsidRPr="00BC40DF">
        <w:rPr>
          <w:sz w:val="24"/>
          <w:szCs w:val="24"/>
        </w:rPr>
        <w:t>ценовых предложений</w:t>
      </w:r>
      <w:bookmarkEnd w:id="127"/>
      <w:bookmarkEnd w:id="128"/>
    </w:p>
    <w:p w:rsidR="00BC40DF" w:rsidRPr="00BC40DF" w:rsidRDefault="00BC40DF" w:rsidP="00BC40DF">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BC40DF">
        <w:rPr>
          <w:rFonts w:ascii="Times New Roman" w:hAnsi="Times New Roman" w:cs="Times New Roman"/>
          <w:b w:val="0"/>
        </w:rPr>
        <w:t>Рассмотрение ценовых предложений осуществляется Закупочной комиссией после направления оператором Э</w:t>
      </w:r>
      <w:r w:rsidR="000B77F5">
        <w:rPr>
          <w:rFonts w:ascii="Times New Roman" w:hAnsi="Times New Roman" w:cs="Times New Roman"/>
          <w:b w:val="0"/>
        </w:rPr>
        <w:t>Т</w:t>
      </w:r>
      <w:r w:rsidRPr="00BC40DF">
        <w:rPr>
          <w:rFonts w:ascii="Times New Roman" w:hAnsi="Times New Roman" w:cs="Times New Roman"/>
          <w:b w:val="0"/>
        </w:rPr>
        <w:t>П результатов сопоставления ценовых предложений, а также информации о ценовых предложениях (далее – ценовые предложения) каждого участника закупки.</w:t>
      </w:r>
    </w:p>
    <w:p w:rsidR="00BC40DF" w:rsidRPr="00BC40DF" w:rsidRDefault="00BC40DF" w:rsidP="00BC40DF">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BC40DF">
        <w:rPr>
          <w:rFonts w:ascii="Times New Roman" w:hAnsi="Times New Roman" w:cs="Times New Roman"/>
          <w:b w:val="0"/>
        </w:rPr>
        <w:t xml:space="preserve">Рассмотрение ценовых предложений осуществляется в части не превышения ценового предложения участника начальной (максимальной) цены договора/цены лота, не превышения </w:t>
      </w:r>
      <w:r w:rsidRPr="000B77F5">
        <w:rPr>
          <w:rFonts w:ascii="Times New Roman" w:hAnsi="Times New Roman" w:cs="Times New Roman"/>
          <w:b w:val="0"/>
        </w:rPr>
        <w:t>единицы продукции (если такое требование установлено в извещении о закупке)</w:t>
      </w:r>
      <w:r w:rsidRPr="00BC40DF">
        <w:rPr>
          <w:rFonts w:ascii="Times New Roman" w:hAnsi="Times New Roman" w:cs="Times New Roman"/>
          <w:b w:val="0"/>
        </w:rPr>
        <w:t>, в части наличия в составе ценового предложения документов и сведений, предусмотренных настоящим извещением о закупке.</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40424D">
        <w:rPr>
          <w:rFonts w:ascii="Times New Roman" w:hAnsi="Times New Roman" w:cs="Times New Roman"/>
          <w:b w:val="0"/>
          <w:bCs w:val="0"/>
        </w:rPr>
        <w:t xml:space="preserve">Закупочная комиссия отклоняет заявку участника на этапе рассмотрения ценовых предложений участников в случае, если </w:t>
      </w:r>
      <w:r w:rsidRPr="0040424D">
        <w:rPr>
          <w:rFonts w:ascii="Times New Roman" w:hAnsi="Times New Roman" w:cs="Times New Roman"/>
          <w:b w:val="0"/>
        </w:rPr>
        <w:t xml:space="preserve">цена заявки участника превышает установленную в </w:t>
      </w:r>
      <w:hyperlink w:anchor="_Сведения_о_начальной" w:history="1">
        <w:r w:rsidRPr="0040424D">
          <w:rPr>
            <w:rStyle w:val="afe"/>
            <w:rFonts w:ascii="Times New Roman" w:hAnsi="Times New Roman" w:cs="Times New Roman"/>
            <w:b w:val="0"/>
          </w:rPr>
          <w:t>п. 7 части II «ИНФОРМАЦИОННАЯ КАРТА ЗАКУПКИ»</w:t>
        </w:r>
      </w:hyperlink>
      <w:r w:rsidRPr="0040424D">
        <w:rPr>
          <w:rFonts w:ascii="Times New Roman" w:hAnsi="Times New Roman" w:cs="Times New Roman"/>
          <w:b w:val="0"/>
        </w:rPr>
        <w:t xml:space="preserve"> </w:t>
      </w:r>
      <w:r w:rsidRPr="0040424D">
        <w:rPr>
          <w:rFonts w:ascii="Times New Roman" w:hAnsi="Times New Roman" w:cs="Times New Roman"/>
          <w:b w:val="0"/>
          <w:bCs w:val="0"/>
        </w:rPr>
        <w:t>начальную (максимальную) цену договора (цену лота),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w:t>
      </w:r>
      <w:r w:rsidRPr="0040424D">
        <w:rPr>
          <w:rFonts w:ascii="Times New Roman" w:hAnsi="Times New Roman" w:cs="Times New Roman"/>
          <w:b w:val="0"/>
        </w:rPr>
        <w:t xml:space="preserve"> </w:t>
      </w:r>
      <w:hyperlink w:anchor="_Сведения_и_документы," w:history="1">
        <w:r w:rsidRPr="0040424D">
          <w:rPr>
            <w:rStyle w:val="afe"/>
            <w:rFonts w:ascii="Times New Roman" w:hAnsi="Times New Roman" w:cs="Times New Roman"/>
            <w:b w:val="0"/>
          </w:rPr>
          <w:t>п. 18 части II «ИНФОРМАЦИОННАЯ КАРТА ЗАКУПКИ»</w:t>
        </w:r>
      </w:hyperlink>
      <w:r w:rsidRPr="0040424D">
        <w:rPr>
          <w:rFonts w:ascii="Times New Roman" w:hAnsi="Times New Roman" w:cs="Times New Roman"/>
          <w:color w:val="0000FF"/>
        </w:rPr>
        <w:t xml:space="preserve">. </w:t>
      </w:r>
    </w:p>
    <w:p w:rsidR="0050552F" w:rsidRPr="0040424D" w:rsidRDefault="0050552F"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40424D">
        <w:rPr>
          <w:rFonts w:ascii="Times New Roman" w:hAnsi="Times New Roman" w:cs="Times New Roman"/>
          <w:b w:val="0"/>
        </w:rPr>
        <w:t xml:space="preserve">В случае несоответствия цены заявки, указанной на ЭТП и цены </w:t>
      </w:r>
      <w:r w:rsidR="00592A33" w:rsidRPr="0040424D">
        <w:rPr>
          <w:rFonts w:ascii="Times New Roman" w:hAnsi="Times New Roman" w:cs="Times New Roman"/>
          <w:b w:val="0"/>
        </w:rPr>
        <w:t>заявки,</w:t>
      </w:r>
      <w:r w:rsidRPr="0040424D">
        <w:rPr>
          <w:rFonts w:ascii="Times New Roman" w:hAnsi="Times New Roman" w:cs="Times New Roman"/>
          <w:b w:val="0"/>
        </w:rPr>
        <w:t xml:space="preserve"> отраженной в документах, определяющих коммерческое предложение, к учету принимается цена, указанная на ЭТП.</w:t>
      </w:r>
    </w:p>
    <w:p w:rsidR="00455340" w:rsidRPr="0040424D" w:rsidRDefault="00455340" w:rsidP="0040424D">
      <w:pPr>
        <w:pStyle w:val="21"/>
        <w:keepNext w:val="0"/>
        <w:numPr>
          <w:ilvl w:val="1"/>
          <w:numId w:val="1"/>
        </w:numPr>
        <w:spacing w:after="0"/>
        <w:ind w:left="0" w:firstLine="567"/>
        <w:jc w:val="both"/>
        <w:rPr>
          <w:sz w:val="24"/>
          <w:szCs w:val="24"/>
        </w:rPr>
      </w:pPr>
      <w:bookmarkStart w:id="129" w:name="_Toc133937921"/>
      <w:r w:rsidRPr="0040424D">
        <w:rPr>
          <w:sz w:val="24"/>
          <w:szCs w:val="24"/>
        </w:rPr>
        <w:t>Подведение итогов</w:t>
      </w:r>
      <w:bookmarkEnd w:id="129"/>
    </w:p>
    <w:p w:rsidR="00455340" w:rsidRPr="0040424D" w:rsidRDefault="00455340"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 xml:space="preserve">Подведение итогов закупки осуществляются Закупочной комиссией в сроки, установленные </w:t>
      </w:r>
      <w:hyperlink w:anchor="_Порядок,_дата_начала," w:history="1">
        <w:r w:rsidRPr="0040424D">
          <w:rPr>
            <w:rStyle w:val="afe"/>
            <w:rFonts w:ascii="Times New Roman" w:hAnsi="Times New Roman" w:cs="Times New Roman"/>
            <w:b w:val="0"/>
          </w:rPr>
          <w:t xml:space="preserve">в </w:t>
        </w:r>
        <w:r w:rsidRPr="0040424D">
          <w:rPr>
            <w:rStyle w:val="afe"/>
            <w:rFonts w:ascii="Times New Roman" w:hAnsi="Times New Roman" w:cs="Times New Roman"/>
            <w:b w:val="0"/>
            <w:bCs w:val="0"/>
          </w:rPr>
          <w:t>пункте 9 части II «ИНФОРМАЦИОННАЯ КАРТА ЗАКУПКИ»</w:t>
        </w:r>
      </w:hyperlink>
      <w:r w:rsidRPr="0040424D">
        <w:rPr>
          <w:rFonts w:ascii="Times New Roman" w:hAnsi="Times New Roman" w:cs="Times New Roman"/>
          <w:b w:val="0"/>
        </w:rPr>
        <w:t>.</w:t>
      </w:r>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0424D">
        <w:rPr>
          <w:rFonts w:ascii="Times New Roman" w:hAnsi="Times New Roman" w:cs="Times New Roman"/>
          <w:b w:val="0"/>
          <w:bCs w:val="0"/>
        </w:rPr>
        <w:t>Заявки участников закупки оцениваются исходя из единственного критерия цена договора.</w:t>
      </w:r>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 xml:space="preserve">Заявке, в которой содержатся наименьшее ценовое предложение, присваивается первый номер. При этом, в целях применения Приоритета при оценке ценового предложения участника закупки стоимость заявок на участие в закупке, которые содержат </w:t>
      </w:r>
      <w:r w:rsidR="000B77F5" w:rsidRPr="000B77F5">
        <w:rPr>
          <w:rFonts w:ascii="Times New Roman" w:hAnsi="Times New Roman" w:cs="Times New Roman"/>
          <w:b w:val="0"/>
        </w:rPr>
        <w:t>предложения о поставке товаров российского происхождения, выполнении работ, оказании услуг российскими лицами</w:t>
      </w:r>
      <w:r w:rsidRPr="0040424D">
        <w:rPr>
          <w:rFonts w:ascii="Times New Roman" w:hAnsi="Times New Roman" w:cs="Times New Roman"/>
          <w:b w:val="0"/>
        </w:rPr>
        <w:t xml:space="preserve">,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В случае, если в нескольких таких заявках содержатся одинаковые ценовые </w:t>
      </w:r>
      <w:r w:rsidRPr="0040424D">
        <w:rPr>
          <w:rFonts w:ascii="Times New Roman" w:hAnsi="Times New Roman" w:cs="Times New Roman"/>
          <w:b w:val="0"/>
        </w:rPr>
        <w:lastRenderedPageBreak/>
        <w:t>предложения, меньший порядковый номер присваивается заявке, которая поступила ранее других таких заявок.</w:t>
      </w:r>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цену договора (исходя из расчетов, осуществляемых в целях применении Приоритета).</w:t>
      </w:r>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rPr>
      </w:pPr>
      <w:bookmarkStart w:id="130" w:name="_Toc7512386"/>
      <w:r w:rsidRPr="0040424D">
        <w:rPr>
          <w:rFonts w:ascii="Times New Roman" w:hAnsi="Times New Roman" w:cs="Times New Roman"/>
          <w:b w:val="0"/>
        </w:rPr>
        <w:t>По итогам закупки составляется итоговый протокол, в котором указывается информация, предусмотренная Положением о закупке Заказчика, в том числе порядковые номера заявок, окончательных предложений участников закупки в порядке уменьшения степени предпочтительности для Заказчика.</w:t>
      </w:r>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218B5" w:rsidRPr="0040424D" w:rsidRDefault="003218B5" w:rsidP="0040424D">
      <w:pPr>
        <w:pStyle w:val="21"/>
        <w:keepNext w:val="0"/>
        <w:numPr>
          <w:ilvl w:val="1"/>
          <w:numId w:val="1"/>
        </w:numPr>
        <w:spacing w:after="0"/>
        <w:ind w:left="0" w:firstLine="567"/>
        <w:jc w:val="both"/>
        <w:rPr>
          <w:sz w:val="24"/>
          <w:szCs w:val="24"/>
        </w:rPr>
      </w:pPr>
      <w:bookmarkStart w:id="131" w:name="_Toc18500330"/>
      <w:bookmarkStart w:id="132" w:name="_Toc133937922"/>
      <w:r w:rsidRPr="0040424D">
        <w:rPr>
          <w:sz w:val="24"/>
          <w:szCs w:val="24"/>
        </w:rPr>
        <w:t>Признание закупки несостоявшейся</w:t>
      </w:r>
      <w:bookmarkEnd w:id="131"/>
      <w:bookmarkEnd w:id="132"/>
    </w:p>
    <w:p w:rsidR="003218B5" w:rsidRPr="0040424D" w:rsidRDefault="003218B5"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80200B" w:rsidRPr="0040424D" w:rsidRDefault="0080200B" w:rsidP="0040424D">
      <w:pPr>
        <w:pStyle w:val="21"/>
        <w:keepNext w:val="0"/>
        <w:numPr>
          <w:ilvl w:val="1"/>
          <w:numId w:val="1"/>
        </w:numPr>
        <w:spacing w:after="0"/>
        <w:ind w:left="0" w:firstLine="567"/>
        <w:jc w:val="both"/>
        <w:rPr>
          <w:sz w:val="24"/>
          <w:szCs w:val="24"/>
        </w:rPr>
      </w:pPr>
      <w:bookmarkStart w:id="133" w:name="_Toc7512387"/>
      <w:bookmarkStart w:id="134" w:name="_Toc133937923"/>
      <w:bookmarkEnd w:id="130"/>
      <w:r w:rsidRPr="0040424D">
        <w:rPr>
          <w:sz w:val="24"/>
          <w:szCs w:val="24"/>
        </w:rPr>
        <w:t>Рассмотрение жалоб и обращений участников закупки</w:t>
      </w:r>
      <w:bookmarkEnd w:id="133"/>
      <w:bookmarkEnd w:id="134"/>
    </w:p>
    <w:p w:rsidR="0080200B" w:rsidRPr="0040424D" w:rsidRDefault="0080200B"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F15CD" w:rsidRPr="0040424D" w:rsidRDefault="0080200B" w:rsidP="0040424D">
      <w:pPr>
        <w:spacing w:after="0"/>
        <w:ind w:firstLine="567"/>
      </w:pPr>
      <w:r w:rsidRPr="0040424D">
        <w:t xml:space="preserve">В случае необходимости, после завершения процедуры закупки участник вправе направить в адрес Заказчика, </w:t>
      </w:r>
      <w:r w:rsidR="003218B5" w:rsidRPr="0040424D">
        <w:t>указанный в извещении о закупке,</w:t>
      </w:r>
      <w:r w:rsidRPr="0040424D">
        <w:t xml:space="preserve">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57E2C" w:rsidRPr="0040424D" w:rsidRDefault="00157E2C" w:rsidP="0040424D">
      <w:pPr>
        <w:spacing w:after="0"/>
        <w:ind w:firstLine="567"/>
      </w:pPr>
    </w:p>
    <w:p w:rsidR="008F15CD" w:rsidRPr="0040424D" w:rsidRDefault="008F15CD" w:rsidP="0040424D">
      <w:pPr>
        <w:pStyle w:val="11"/>
        <w:keepNext w:val="0"/>
        <w:numPr>
          <w:ilvl w:val="0"/>
          <w:numId w:val="1"/>
        </w:numPr>
        <w:spacing w:before="0" w:after="0"/>
        <w:ind w:left="0" w:firstLine="567"/>
        <w:jc w:val="both"/>
        <w:rPr>
          <w:sz w:val="24"/>
          <w:szCs w:val="24"/>
        </w:rPr>
      </w:pPr>
      <w:bookmarkStart w:id="135" w:name="Par110"/>
      <w:bookmarkStart w:id="136" w:name="Par144"/>
      <w:bookmarkStart w:id="137" w:name="_Toc123405485"/>
      <w:bookmarkStart w:id="138" w:name="_Toc166101211"/>
      <w:bookmarkStart w:id="139" w:name="_Toc133937924"/>
      <w:bookmarkEnd w:id="117"/>
      <w:bookmarkEnd w:id="118"/>
      <w:bookmarkEnd w:id="135"/>
      <w:bookmarkEnd w:id="136"/>
      <w:r w:rsidRPr="0040424D">
        <w:rPr>
          <w:sz w:val="24"/>
          <w:szCs w:val="24"/>
        </w:rPr>
        <w:t>ЗАКЛЮЧЕНИЕ, ИЗМЕНЕНИЕ И РАСТОРЖЕНИЕ ДОГОВОРА</w:t>
      </w:r>
      <w:bookmarkEnd w:id="137"/>
      <w:bookmarkEnd w:id="138"/>
      <w:bookmarkEnd w:id="139"/>
    </w:p>
    <w:p w:rsidR="0078059B" w:rsidRPr="0040424D" w:rsidRDefault="0078059B" w:rsidP="0040424D">
      <w:pPr>
        <w:pStyle w:val="21"/>
        <w:keepNext w:val="0"/>
        <w:numPr>
          <w:ilvl w:val="1"/>
          <w:numId w:val="1"/>
        </w:numPr>
        <w:spacing w:after="0"/>
        <w:ind w:left="0" w:firstLine="567"/>
        <w:jc w:val="both"/>
        <w:rPr>
          <w:sz w:val="24"/>
          <w:szCs w:val="24"/>
        </w:rPr>
      </w:pPr>
      <w:bookmarkStart w:id="140" w:name="_Обеспечения_исполнения_договора,"/>
      <w:bookmarkStart w:id="141" w:name="_Toc131309087"/>
      <w:bookmarkStart w:id="142" w:name="_Toc7512389"/>
      <w:bookmarkStart w:id="143" w:name="_Toc133937925"/>
      <w:bookmarkStart w:id="144" w:name="_Toc373399298"/>
      <w:bookmarkStart w:id="145" w:name="_Toc376160927"/>
      <w:bookmarkStart w:id="146" w:name="_Ref130891676"/>
      <w:bookmarkEnd w:id="140"/>
      <w:r w:rsidRPr="0040424D">
        <w:rPr>
          <w:sz w:val="24"/>
          <w:szCs w:val="24"/>
        </w:rPr>
        <w:t>Срок и порядок заключения договора</w:t>
      </w:r>
      <w:bookmarkEnd w:id="141"/>
      <w:bookmarkEnd w:id="142"/>
      <w:bookmarkEnd w:id="143"/>
    </w:p>
    <w:p w:rsidR="008D4241" w:rsidRPr="0040424D" w:rsidRDefault="008D4241"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40424D">
        <w:rPr>
          <w:rFonts w:ascii="Times New Roman" w:hAnsi="Times New Roman" w:cs="Times New Roman"/>
          <w:b w:val="0"/>
          <w:bCs w:val="0"/>
        </w:rPr>
        <w:t>извещением</w:t>
      </w:r>
      <w:r w:rsidR="005B2C3B">
        <w:rPr>
          <w:rFonts w:ascii="Times New Roman" w:hAnsi="Times New Roman" w:cs="Times New Roman"/>
          <w:b w:val="0"/>
        </w:rPr>
        <w:t xml:space="preserve"> о закупке </w:t>
      </w:r>
      <w:r w:rsidRPr="0040424D">
        <w:rPr>
          <w:rFonts w:ascii="Times New Roman" w:hAnsi="Times New Roman" w:cs="Times New Roman"/>
          <w:b w:val="0"/>
        </w:rPr>
        <w:t>и заявкой участника такой закупки, с которым заключается договор</w:t>
      </w:r>
      <w:r w:rsidRPr="0040424D">
        <w:rPr>
          <w:rFonts w:ascii="Times New Roman" w:hAnsi="Times New Roman" w:cs="Times New Roman"/>
          <w:b w:val="0"/>
          <w:bCs w:val="0"/>
        </w:rPr>
        <w:t>. По результатам закупки с участником может быть заключено также несколько договоров.</w:t>
      </w:r>
    </w:p>
    <w:p w:rsidR="008D4241" w:rsidRPr="0040424D" w:rsidRDefault="008D4241"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w:t>
      </w:r>
      <w:hyperlink w:anchor="_Право_заказчика_заключить" w:history="1">
        <w:r w:rsidRPr="0040424D">
          <w:rPr>
            <w:rStyle w:val="afe"/>
            <w:rFonts w:ascii="Times New Roman" w:hAnsi="Times New Roman" w:cs="Times New Roman"/>
            <w:b w:val="0"/>
            <w:bCs w:val="0"/>
          </w:rPr>
          <w:t>23 части II «ИНФОРМАЦИОННАЯ КАРТА ЗАКУПКИ».</w:t>
        </w:r>
      </w:hyperlink>
      <w:r w:rsidRPr="0040424D">
        <w:rPr>
          <w:rFonts w:ascii="Times New Roman" w:hAnsi="Times New Roman" w:cs="Times New Roman"/>
          <w:b w:val="0"/>
          <w:bCs w:val="0"/>
        </w:rPr>
        <w:t xml:space="preserve"> Порядок выбора нескольких победителей закупки устанавливается в пункте </w:t>
      </w:r>
      <w:hyperlink w:anchor="_Право_заказчика_заключить" w:history="1">
        <w:r w:rsidRPr="0040424D">
          <w:rPr>
            <w:rStyle w:val="afe"/>
            <w:rFonts w:ascii="Times New Roman" w:hAnsi="Times New Roman" w:cs="Times New Roman"/>
            <w:b w:val="0"/>
            <w:bCs w:val="0"/>
          </w:rPr>
          <w:t>23 части II «ИНФОРМАЦИОННАЯ КАРТА ЗАКУПКИ».</w:t>
        </w:r>
      </w:hyperlink>
    </w:p>
    <w:p w:rsidR="008D4241" w:rsidRPr="002A27FC" w:rsidRDefault="008D4241" w:rsidP="002A27FC">
      <w:pPr>
        <w:pStyle w:val="31"/>
        <w:keepNext w:val="0"/>
        <w:numPr>
          <w:ilvl w:val="2"/>
          <w:numId w:val="1"/>
        </w:numPr>
        <w:spacing w:before="0" w:after="0"/>
        <w:ind w:left="0" w:firstLine="567"/>
        <w:rPr>
          <w:rFonts w:ascii="Times New Roman" w:hAnsi="Times New Roman" w:cs="Times New Roman"/>
          <w:b w:val="0"/>
        </w:rPr>
      </w:pPr>
      <w:bookmarkStart w:id="147" w:name="_Победитель_закупки_(либо"/>
      <w:bookmarkEnd w:id="147"/>
      <w:r w:rsidRPr="0040424D">
        <w:rPr>
          <w:rFonts w:ascii="Times New Roman" w:hAnsi="Times New Roman" w:cs="Times New Roman"/>
          <w:b w:val="0"/>
        </w:rPr>
        <w:t xml:space="preserve">Победитель закупки (либо единственный участник, признанный соответствующим требованиям </w:t>
      </w:r>
      <w:r w:rsidRPr="0040424D">
        <w:rPr>
          <w:rFonts w:ascii="Times New Roman" w:hAnsi="Times New Roman" w:cs="Times New Roman"/>
          <w:b w:val="0"/>
          <w:bCs w:val="0"/>
        </w:rPr>
        <w:t>извещения</w:t>
      </w:r>
      <w:r w:rsidRPr="0040424D">
        <w:rPr>
          <w:rFonts w:ascii="Times New Roman" w:hAnsi="Times New Roman" w:cs="Times New Roman"/>
          <w:b w:val="0"/>
        </w:rPr>
        <w:t xml:space="preserve"> о закупке) обязан в течение 3 (трех) рабочих дней, с даты размещения итогового протокола в ЕИС, направить по электронной почте лицу ответственному за заключение договора и указанному в </w:t>
      </w:r>
      <w:hyperlink w:anchor="_Наименование,_место_нахождения," w:history="1">
        <w:r w:rsidRPr="0040424D">
          <w:rPr>
            <w:rStyle w:val="afe"/>
            <w:rFonts w:ascii="Times New Roman" w:hAnsi="Times New Roman" w:cs="Times New Roman"/>
            <w:b w:val="0"/>
          </w:rPr>
          <w:t>п. 2 настоящей «ИНФОРМАЦИОННОЙ КАРТЫ ЗАКУПКИ»</w:t>
        </w:r>
      </w:hyperlink>
      <w:r w:rsidRPr="0040424D">
        <w:rPr>
          <w:rFonts w:ascii="Times New Roman" w:hAnsi="Times New Roman" w:cs="Times New Roman"/>
          <w:b w:val="0"/>
        </w:rPr>
        <w:t xml:space="preserve">, заполненные приложения к договору, содержащие информацию о цене, </w:t>
      </w:r>
      <w:r w:rsidR="00E83F2F" w:rsidRPr="00E83F2F">
        <w:rPr>
          <w:rFonts w:ascii="Times New Roman" w:hAnsi="Times New Roman" w:cs="Times New Roman"/>
          <w:b w:val="0"/>
        </w:rPr>
        <w:t>а также сроках поставки товара, выполнения работ, оказания услуг</w:t>
      </w:r>
      <w:r w:rsidRPr="0040424D">
        <w:rPr>
          <w:rFonts w:ascii="Times New Roman" w:hAnsi="Times New Roman" w:cs="Times New Roman"/>
          <w:b w:val="0"/>
        </w:rPr>
        <w:t xml:space="preserve">. При этом общая итоговая стоимость не должна превышать окончательную цену заявки Победителя, </w:t>
      </w:r>
      <w:r w:rsidR="00E83F2F" w:rsidRPr="00E83F2F">
        <w:rPr>
          <w:rFonts w:ascii="Times New Roman" w:hAnsi="Times New Roman" w:cs="Times New Roman"/>
          <w:b w:val="0"/>
        </w:rPr>
        <w:t xml:space="preserve">а сроки поставки товара, выполнения работ (оказания услуг) не должны противоречить предлагаемым срокам поставки товара, указанным в заявке. </w:t>
      </w:r>
      <w:r w:rsidRPr="0040424D">
        <w:rPr>
          <w:rFonts w:ascii="Times New Roman" w:hAnsi="Times New Roman" w:cs="Times New Roman"/>
          <w:b w:val="0"/>
        </w:rPr>
        <w:t xml:space="preserve"> </w:t>
      </w:r>
      <w:r w:rsidR="002A27FC" w:rsidRPr="00D750CD">
        <w:rPr>
          <w:rFonts w:ascii="Times New Roman" w:hAnsi="Times New Roman" w:cs="Times New Roman"/>
          <w:b w:val="0"/>
        </w:rPr>
        <w:t xml:space="preserve">Участник не в праве превышать единичные расценки, указанные в </w:t>
      </w:r>
      <w:hyperlink w:anchor="_ачальная_(максимальная)_цена" w:history="1">
        <w:r w:rsidR="002A27FC" w:rsidRPr="00D750CD">
          <w:rPr>
            <w:rStyle w:val="afe"/>
            <w:rFonts w:ascii="Times New Roman" w:hAnsi="Times New Roman" w:cs="Times New Roman"/>
            <w:b w:val="0"/>
          </w:rPr>
          <w:t>п. 1.7.7. извещения о закупке</w:t>
        </w:r>
      </w:hyperlink>
      <w:r w:rsidR="002A27FC" w:rsidRPr="00D750CD">
        <w:rPr>
          <w:rStyle w:val="afe"/>
          <w:rFonts w:ascii="Times New Roman" w:hAnsi="Times New Roman" w:cs="Times New Roman"/>
          <w:b w:val="0"/>
        </w:rPr>
        <w:t>.</w:t>
      </w:r>
    </w:p>
    <w:p w:rsidR="008D4241" w:rsidRPr="0040424D" w:rsidRDefault="008D4241"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rPr>
      </w:pPr>
      <w:r w:rsidRPr="0040424D">
        <w:rPr>
          <w:rFonts w:ascii="Times New Roman" w:hAnsi="Times New Roman" w:cs="Times New Roman"/>
          <w:b w:val="0"/>
        </w:rPr>
        <w:t xml:space="preserve">В случае если Победитель закупки (либо единственный участник, признанный соответствующим требованиям </w:t>
      </w:r>
      <w:r w:rsidRPr="0040424D">
        <w:rPr>
          <w:rFonts w:ascii="Times New Roman" w:hAnsi="Times New Roman" w:cs="Times New Roman"/>
          <w:b w:val="0"/>
          <w:bCs w:val="0"/>
        </w:rPr>
        <w:t>извещения</w:t>
      </w:r>
      <w:r w:rsidRPr="0040424D">
        <w:rPr>
          <w:rFonts w:ascii="Times New Roman" w:hAnsi="Times New Roman" w:cs="Times New Roman"/>
          <w:b w:val="0"/>
        </w:rPr>
        <w:t xml:space="preserve"> о закупке), не предоставит в течение 3 (трех) рабочих дней </w:t>
      </w:r>
      <w:r w:rsidR="00DB6122" w:rsidRPr="0040424D">
        <w:rPr>
          <w:rFonts w:ascii="Times New Roman" w:hAnsi="Times New Roman" w:cs="Times New Roman"/>
          <w:b w:val="0"/>
        </w:rPr>
        <w:t xml:space="preserve">с даты размещения в ЕИС итогового протокола </w:t>
      </w:r>
      <w:r w:rsidRPr="0040424D">
        <w:rPr>
          <w:rFonts w:ascii="Times New Roman" w:hAnsi="Times New Roman" w:cs="Times New Roman"/>
          <w:b w:val="0"/>
        </w:rPr>
        <w:t xml:space="preserve">заполненные приложения к договору, содержащие информацию о цене, а также сроках </w:t>
      </w:r>
      <w:r w:rsidR="00E83F2F">
        <w:rPr>
          <w:rFonts w:ascii="Times New Roman" w:hAnsi="Times New Roman" w:cs="Times New Roman"/>
          <w:b w:val="0"/>
        </w:rPr>
        <w:t xml:space="preserve">поставки товара, </w:t>
      </w:r>
      <w:r w:rsidRPr="0040424D">
        <w:rPr>
          <w:rFonts w:ascii="Times New Roman" w:hAnsi="Times New Roman" w:cs="Times New Roman"/>
          <w:b w:val="0"/>
        </w:rPr>
        <w:t xml:space="preserve">выполнения работ, оказания услуг, либо представит указанные сведения с нарушением условий, установленных </w:t>
      </w:r>
      <w:hyperlink w:anchor="_Победитель_закупки_(либо" w:history="1">
        <w:r w:rsidRPr="00E83F2F">
          <w:rPr>
            <w:rStyle w:val="afe"/>
            <w:rFonts w:ascii="Times New Roman" w:hAnsi="Times New Roman" w:cs="Times New Roman"/>
            <w:b w:val="0"/>
          </w:rPr>
          <w:t>в пункте 6.1.3</w:t>
        </w:r>
      </w:hyperlink>
      <w:r w:rsidRPr="0040424D">
        <w:rPr>
          <w:rFonts w:ascii="Times New Roman" w:hAnsi="Times New Roman" w:cs="Times New Roman"/>
          <w:b w:val="0"/>
        </w:rPr>
        <w:t xml:space="preserve">, </w:t>
      </w:r>
      <w:r w:rsidRPr="0040424D">
        <w:rPr>
          <w:rFonts w:ascii="Times New Roman" w:hAnsi="Times New Roman" w:cs="Times New Roman"/>
          <w:b w:val="0"/>
        </w:rPr>
        <w:lastRenderedPageBreak/>
        <w:t>указанные приложения буд</w:t>
      </w:r>
      <w:r w:rsidR="00E83F2F">
        <w:rPr>
          <w:rFonts w:ascii="Times New Roman" w:hAnsi="Times New Roman" w:cs="Times New Roman"/>
          <w:b w:val="0"/>
        </w:rPr>
        <w:t>у</w:t>
      </w:r>
      <w:r w:rsidRPr="0040424D">
        <w:rPr>
          <w:rFonts w:ascii="Times New Roman" w:hAnsi="Times New Roman" w:cs="Times New Roman"/>
          <w:b w:val="0"/>
        </w:rPr>
        <w:t>т сформирован</w:t>
      </w:r>
      <w:r w:rsidR="00E83F2F">
        <w:rPr>
          <w:rFonts w:ascii="Times New Roman" w:hAnsi="Times New Roman" w:cs="Times New Roman"/>
          <w:b w:val="0"/>
        </w:rPr>
        <w:t>ы</w:t>
      </w:r>
      <w:r w:rsidRPr="0040424D">
        <w:rPr>
          <w:rFonts w:ascii="Times New Roman" w:hAnsi="Times New Roman" w:cs="Times New Roman"/>
          <w:b w:val="0"/>
        </w:rPr>
        <w:t xml:space="preserve"> Заказчиком самостоятельно, а стоимость работ будет сформирована путём применения единого понижающего коэффициента.</w:t>
      </w:r>
    </w:p>
    <w:p w:rsidR="008D4241" w:rsidRPr="0040424D" w:rsidRDefault="008D4241" w:rsidP="0040424D">
      <w:pPr>
        <w:tabs>
          <w:tab w:val="left" w:pos="459"/>
        </w:tabs>
        <w:spacing w:after="0"/>
        <w:ind w:firstLine="567"/>
      </w:pPr>
      <w:r w:rsidRPr="0040424D">
        <w:t xml:space="preserve">Понижающий коэффициент рассчитывается по формуле: </w:t>
      </w:r>
    </w:p>
    <w:p w:rsidR="008D4241" w:rsidRPr="0040424D" w:rsidRDefault="008D4241" w:rsidP="0040424D">
      <w:pPr>
        <w:tabs>
          <w:tab w:val="left" w:pos="459"/>
        </w:tabs>
        <w:spacing w:after="0"/>
        <w:jc w:val="center"/>
      </w:pPr>
      <w:r w:rsidRPr="0040424D">
        <w:rPr>
          <w:lang w:val="en-US"/>
        </w:rPr>
        <w:t>d</w:t>
      </w:r>
      <w:r w:rsidRPr="0040424D">
        <w:t xml:space="preserve"> = </w:t>
      </w:r>
      <w:r w:rsidRPr="0040424D">
        <w:rPr>
          <w:lang w:val="en-US"/>
        </w:rPr>
        <w:t>S</w:t>
      </w:r>
      <w:r w:rsidRPr="0040424D">
        <w:rPr>
          <w:vertAlign w:val="subscript"/>
          <w:lang w:val="en-US"/>
        </w:rPr>
        <w:t>i</w:t>
      </w:r>
      <w:r w:rsidRPr="0040424D">
        <w:t xml:space="preserve"> / </w:t>
      </w:r>
      <w:r w:rsidRPr="0040424D">
        <w:rPr>
          <w:lang w:val="en-US"/>
        </w:rPr>
        <w:t>S</w:t>
      </w:r>
      <w:r w:rsidRPr="0040424D">
        <w:rPr>
          <w:vertAlign w:val="subscript"/>
          <w:lang w:val="en-US"/>
        </w:rPr>
        <w:t>max</w:t>
      </w:r>
      <w:r w:rsidRPr="0040424D">
        <w:t>,</w:t>
      </w:r>
    </w:p>
    <w:p w:rsidR="008D4241" w:rsidRPr="0040424D" w:rsidRDefault="008D4241" w:rsidP="0040424D">
      <w:pPr>
        <w:pStyle w:val="affffb"/>
        <w:tabs>
          <w:tab w:val="left" w:pos="459"/>
        </w:tabs>
        <w:ind w:left="0"/>
        <w:jc w:val="both"/>
      </w:pPr>
      <w:r w:rsidRPr="0040424D">
        <w:t xml:space="preserve">где </w:t>
      </w:r>
      <w:r w:rsidRPr="0040424D">
        <w:rPr>
          <w:lang w:val="en-US"/>
        </w:rPr>
        <w:t>d</w:t>
      </w:r>
      <w:r w:rsidRPr="0040424D">
        <w:t xml:space="preserve"> – понижающий коэффициент;</w:t>
      </w:r>
    </w:p>
    <w:p w:rsidR="008D4241" w:rsidRPr="0040424D" w:rsidRDefault="008D4241" w:rsidP="0040424D">
      <w:pPr>
        <w:pStyle w:val="affffb"/>
        <w:tabs>
          <w:tab w:val="left" w:pos="459"/>
        </w:tabs>
        <w:ind w:left="0"/>
        <w:jc w:val="both"/>
        <w:rPr>
          <w:bCs/>
        </w:rPr>
      </w:pPr>
      <w:r w:rsidRPr="0040424D">
        <w:rPr>
          <w:lang w:val="en-US"/>
        </w:rPr>
        <w:t>S</w:t>
      </w:r>
      <w:r w:rsidRPr="0040424D">
        <w:rPr>
          <w:vertAlign w:val="subscript"/>
          <w:lang w:val="en-US"/>
        </w:rPr>
        <w:t>i</w:t>
      </w:r>
      <w:r w:rsidRPr="0040424D">
        <w:t xml:space="preserve"> – окончательная цена заявки Победителя закупки</w:t>
      </w:r>
      <w:r w:rsidRPr="0040424D">
        <w:rPr>
          <w:bCs/>
        </w:rPr>
        <w:t>;</w:t>
      </w:r>
    </w:p>
    <w:p w:rsidR="008D4241" w:rsidRPr="0040424D" w:rsidRDefault="008D4241" w:rsidP="0040424D">
      <w:pPr>
        <w:pStyle w:val="3"/>
        <w:numPr>
          <w:ilvl w:val="0"/>
          <w:numId w:val="0"/>
        </w:numPr>
        <w:textAlignment w:val="auto"/>
        <w:rPr>
          <w:bCs/>
        </w:rPr>
      </w:pPr>
      <w:r w:rsidRPr="0040424D">
        <w:rPr>
          <w:lang w:val="en-US"/>
        </w:rPr>
        <w:t>S</w:t>
      </w:r>
      <w:r w:rsidRPr="0040424D">
        <w:rPr>
          <w:vertAlign w:val="subscript"/>
          <w:lang w:val="en-US"/>
        </w:rPr>
        <w:t>max</w:t>
      </w:r>
      <w:r w:rsidRPr="0040424D">
        <w:t> </w:t>
      </w:r>
      <w:r w:rsidRPr="0040424D">
        <w:rPr>
          <w:bCs/>
        </w:rPr>
        <w:t>– объявленная начальная (максимальная) цена договора (лота)</w:t>
      </w:r>
      <w:r w:rsidRPr="0040424D">
        <w:t xml:space="preserve"> </w:t>
      </w:r>
      <w:r w:rsidR="0027482A">
        <w:t>с учетом</w:t>
      </w:r>
      <w:r w:rsidRPr="0040424D">
        <w:t xml:space="preserve"> НДС</w:t>
      </w:r>
      <w:r w:rsidRPr="0040424D">
        <w:rPr>
          <w:bCs/>
        </w:rPr>
        <w:t>.</w:t>
      </w:r>
    </w:p>
    <w:p w:rsidR="008D4241" w:rsidRPr="0040424D" w:rsidRDefault="008D4241" w:rsidP="0040424D">
      <w:pPr>
        <w:pStyle w:val="31"/>
        <w:keepNext w:val="0"/>
        <w:numPr>
          <w:ilvl w:val="2"/>
          <w:numId w:val="1"/>
        </w:numPr>
        <w:tabs>
          <w:tab w:val="clear" w:pos="454"/>
          <w:tab w:val="num" w:pos="880"/>
        </w:tabs>
        <w:spacing w:before="0" w:after="0"/>
        <w:ind w:left="0" w:firstLine="567"/>
        <w:rPr>
          <w:rStyle w:val="afe"/>
          <w:rFonts w:ascii="Times New Roman" w:hAnsi="Times New Roman" w:cs="Times New Roman"/>
          <w:b w:val="0"/>
          <w:color w:val="auto"/>
          <w:u w:val="none"/>
        </w:rPr>
      </w:pPr>
      <w:r w:rsidRPr="0040424D">
        <w:rPr>
          <w:rStyle w:val="afe"/>
          <w:rFonts w:ascii="Times New Roman" w:hAnsi="Times New Roman" w:cs="Times New Roman"/>
          <w:b w:val="0"/>
          <w:color w:val="auto"/>
          <w:u w:val="none"/>
        </w:rPr>
        <w:t>Договор по результатам закупки заключается с использованием</w:t>
      </w:r>
      <w:r w:rsidR="00DB6122" w:rsidRPr="0040424D">
        <w:rPr>
          <w:rStyle w:val="afe"/>
          <w:rFonts w:ascii="Times New Roman" w:hAnsi="Times New Roman" w:cs="Times New Roman"/>
          <w:b w:val="0"/>
          <w:color w:val="auto"/>
          <w:u w:val="none"/>
        </w:rPr>
        <w:t xml:space="preserve"> программно-аппаратных средств </w:t>
      </w:r>
      <w:r w:rsidRPr="0040424D">
        <w:rPr>
          <w:rStyle w:val="afe"/>
          <w:rFonts w:ascii="Times New Roman" w:hAnsi="Times New Roman" w:cs="Times New Roman"/>
          <w:b w:val="0"/>
          <w:color w:val="auto"/>
          <w:u w:val="none"/>
        </w:rPr>
        <w:t>ЭТП и должен быть подписан электронной подписью лиц, имеющих право действовать от имени участника такой закупки и Заказчика соответственно.</w:t>
      </w:r>
    </w:p>
    <w:p w:rsidR="008D4241" w:rsidRPr="0040424D" w:rsidRDefault="008D4241"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A56CA" w:rsidRPr="00E83F2F" w:rsidRDefault="00CA56CA" w:rsidP="00E83F2F">
      <w:pPr>
        <w:pStyle w:val="affffb"/>
        <w:numPr>
          <w:ilvl w:val="2"/>
          <w:numId w:val="1"/>
        </w:numPr>
        <w:ind w:left="0" w:firstLine="567"/>
        <w:jc w:val="both"/>
      </w:pPr>
      <w:r w:rsidRPr="00E83F2F">
        <w:rPr>
          <w:b/>
          <w:bCs/>
        </w:rPr>
        <w:t xml:space="preserve"> </w:t>
      </w:r>
      <w:r w:rsidR="00E83F2F" w:rsidRPr="00E83F2F">
        <w:t>Заказчик направл</w:t>
      </w:r>
      <w:r w:rsidR="004D56D6">
        <w:t>яет у</w:t>
      </w:r>
      <w:r w:rsidR="00E83F2F" w:rsidRPr="00E83F2F">
        <w:t>частнику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от Заказчика. Заказчик подписывает электронной подписью проект договора в течение 2 (двух) рабочих дней с даты подп</w:t>
      </w:r>
      <w:r w:rsidR="00E83F2F">
        <w:t>исания договора Участником</w:t>
      </w:r>
      <w:r w:rsidRPr="00E83F2F">
        <w:t>.</w:t>
      </w:r>
    </w:p>
    <w:p w:rsidR="008D4241" w:rsidRPr="0040424D" w:rsidRDefault="008D4241"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Pr="0040424D">
        <w:rPr>
          <w:rFonts w:ascii="Times New Roman" w:hAnsi="Times New Roman" w:cs="Times New Roman"/>
        </w:rPr>
        <w:t xml:space="preserve">  </w:t>
      </w:r>
    </w:p>
    <w:p w:rsidR="0078059B" w:rsidRPr="0040424D" w:rsidRDefault="008D4241" w:rsidP="0040424D">
      <w:pPr>
        <w:pStyle w:val="31"/>
        <w:keepNext w:val="0"/>
        <w:numPr>
          <w:ilvl w:val="2"/>
          <w:numId w:val="1"/>
        </w:numPr>
        <w:spacing w:before="0" w:after="0"/>
        <w:ind w:left="0" w:firstLine="567"/>
        <w:rPr>
          <w:rFonts w:ascii="Times New Roman" w:hAnsi="Times New Roman" w:cs="Times New Roman"/>
          <w:b w:val="0"/>
          <w:bCs w:val="0"/>
          <w:color w:val="FF0000"/>
        </w:rPr>
      </w:pPr>
      <w:r w:rsidRPr="0040424D">
        <w:rPr>
          <w:rFonts w:ascii="Times New Roman" w:hAnsi="Times New Roman" w:cs="Times New Roman"/>
          <w:b w:val="0"/>
        </w:rPr>
        <w:t xml:space="preserve">Условие о подсудности разрешения споров по договору, указанное в разделе </w:t>
      </w:r>
      <w:hyperlink w:anchor="_ФОРМА_15._Справка" w:history="1">
        <w:r w:rsidR="004D56D6" w:rsidRPr="004D56D6">
          <w:rPr>
            <w:rStyle w:val="afe"/>
            <w:rFonts w:ascii="Times New Roman" w:hAnsi="Times New Roman" w:cs="Times New Roman"/>
            <w:b w:val="0"/>
          </w:rPr>
          <w:t>IV «ПРОЕКТ ДОГОВОРА»</w:t>
        </w:r>
      </w:hyperlink>
      <w:r w:rsidRPr="0040424D">
        <w:rPr>
          <w:rFonts w:ascii="Times New Roman" w:hAnsi="Times New Roman" w:cs="Times New Roman"/>
          <w:b w:val="0"/>
        </w:rPr>
        <w:t xml:space="preserve"> настоящего извещения является существенным условием и не подлежит изменению</w:t>
      </w:r>
      <w:r w:rsidR="00D6419D">
        <w:rPr>
          <w:rFonts w:ascii="Times New Roman" w:hAnsi="Times New Roman" w:cs="Times New Roman"/>
          <w:b w:val="0"/>
        </w:rPr>
        <w:t xml:space="preserve">. </w:t>
      </w:r>
      <w:r w:rsidRPr="0040424D">
        <w:rPr>
          <w:rFonts w:ascii="Times New Roman" w:hAnsi="Times New Roman" w:cs="Times New Roman"/>
          <w:b w:val="0"/>
        </w:rPr>
        <w:t xml:space="preserve">Направление протокола разногласий к договору об изменении </w:t>
      </w:r>
      <w:r w:rsidRPr="0040424D">
        <w:rPr>
          <w:rFonts w:ascii="Times New Roman" w:hAnsi="Times New Roman" w:cs="Times New Roman"/>
          <w:b w:val="0"/>
          <w:bCs w:val="0"/>
        </w:rPr>
        <w:t xml:space="preserve"> </w:t>
      </w:r>
      <w:r w:rsidRPr="0040424D">
        <w:rPr>
          <w:rFonts w:ascii="Times New Roman" w:hAnsi="Times New Roman" w:cs="Times New Roman"/>
          <w:b w:val="0"/>
        </w:rPr>
        <w:t>подсудности разрешения споров по договору будет рассматриваться Заказчиком как уклонение от заключения договора</w:t>
      </w:r>
      <w:r w:rsidR="002341FF" w:rsidRPr="0040424D">
        <w:rPr>
          <w:rFonts w:ascii="Times New Roman" w:hAnsi="Times New Roman" w:cs="Times New Roman"/>
          <w:b w:val="0"/>
          <w:bCs w:val="0"/>
          <w:color w:val="FF0000"/>
        </w:rPr>
        <w:t>.</w:t>
      </w:r>
    </w:p>
    <w:p w:rsidR="008F15CD" w:rsidRPr="0040424D" w:rsidRDefault="008F15CD" w:rsidP="0040424D">
      <w:pPr>
        <w:pStyle w:val="21"/>
        <w:keepNext w:val="0"/>
        <w:numPr>
          <w:ilvl w:val="1"/>
          <w:numId w:val="1"/>
        </w:numPr>
        <w:spacing w:after="0"/>
        <w:ind w:left="0" w:firstLine="567"/>
        <w:jc w:val="both"/>
        <w:rPr>
          <w:sz w:val="24"/>
          <w:szCs w:val="24"/>
        </w:rPr>
      </w:pPr>
      <w:bookmarkStart w:id="148" w:name="_Обеспечения_исполнения_договора,_1"/>
      <w:bookmarkStart w:id="149" w:name="_Toc133937926"/>
      <w:bookmarkEnd w:id="148"/>
      <w:r w:rsidRPr="0040424D">
        <w:rPr>
          <w:sz w:val="24"/>
          <w:szCs w:val="24"/>
        </w:rPr>
        <w:t>Обеспечения исполнения договора, порядок предоставления такого обеспечения, требования к такому обеспечению</w:t>
      </w:r>
      <w:bookmarkEnd w:id="144"/>
      <w:bookmarkEnd w:id="145"/>
      <w:bookmarkEnd w:id="149"/>
    </w:p>
    <w:p w:rsidR="001F2220" w:rsidRPr="0040424D" w:rsidRDefault="001F2220" w:rsidP="0040424D">
      <w:pPr>
        <w:numPr>
          <w:ilvl w:val="2"/>
          <w:numId w:val="1"/>
        </w:numPr>
        <w:tabs>
          <w:tab w:val="clear" w:pos="454"/>
          <w:tab w:val="num" w:pos="880"/>
        </w:tabs>
        <w:spacing w:after="0"/>
        <w:ind w:left="0" w:firstLine="567"/>
        <w:outlineLvl w:val="2"/>
      </w:pPr>
      <w:bookmarkStart w:id="150" w:name="_Toc373343356"/>
      <w:bookmarkStart w:id="151" w:name="_Toc373343841"/>
      <w:bookmarkStart w:id="152" w:name="_Toc373343360"/>
      <w:bookmarkStart w:id="153" w:name="_Toc373343845"/>
      <w:r w:rsidRPr="0040424D">
        <w:t xml:space="preserve">Заказчик вправе установить в </w:t>
      </w:r>
      <w:r w:rsidR="00E536A3" w:rsidRPr="0040424D">
        <w:t>извещении</w:t>
      </w:r>
      <w:r w:rsidRPr="0040424D">
        <w:t xml:space="preserve">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w:anchor="_Размер_обеспечения_исполнения" w:history="1">
        <w:r w:rsidRPr="0040424D">
          <w:rPr>
            <w:color w:val="0000FF"/>
            <w:u w:val="single"/>
          </w:rPr>
          <w:t>пункте 21 раздела II «ИНФОРМАЦИОННАЯ КАРТА ЗАКУПКИ»</w:t>
        </w:r>
      </w:hyperlink>
      <w:r w:rsidRPr="0040424D">
        <w:t xml:space="preserve">. </w:t>
      </w:r>
    </w:p>
    <w:p w:rsidR="001F2220" w:rsidRPr="0040424D" w:rsidRDefault="001F2220" w:rsidP="0040424D">
      <w:pPr>
        <w:numPr>
          <w:ilvl w:val="2"/>
          <w:numId w:val="1"/>
        </w:numPr>
        <w:tabs>
          <w:tab w:val="clear" w:pos="454"/>
          <w:tab w:val="num" w:pos="880"/>
        </w:tabs>
        <w:spacing w:after="0"/>
        <w:ind w:left="0" w:firstLine="567"/>
        <w:outlineLvl w:val="2"/>
      </w:pPr>
      <w:r w:rsidRPr="0040424D">
        <w:t xml:space="preserve">Обеспечение исполнения договора может быть представлено в форме внесения денежных средств на счет Заказчика, указанный в </w:t>
      </w:r>
      <w:hyperlink w:anchor="_Размер_обеспечения_исполнения" w:history="1">
        <w:r w:rsidRPr="0040424D">
          <w:rPr>
            <w:color w:val="0000FF"/>
            <w:u w:val="single"/>
          </w:rPr>
          <w:t>пункте 21 раздела II «ИНФОРМАЦИОННАЯ КАРТА ЗАКУПКИ»</w:t>
        </w:r>
      </w:hyperlink>
      <w:r w:rsidRPr="0040424D">
        <w:t xml:space="preserve"> в форме </w:t>
      </w:r>
      <w:r w:rsidR="0027482A">
        <w:t>независимой</w:t>
      </w:r>
      <w:r w:rsidRPr="0040424D">
        <w:t xml:space="preserve"> гарантии, а для лиц, указанных в п.6.2.5 - в форме поручительства.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w:t>
      </w:r>
      <w:r w:rsidR="00A273F4" w:rsidRPr="0040424D">
        <w:t>м</w:t>
      </w:r>
      <w:r w:rsidRPr="0040424D">
        <w:t xml:space="preserve"> </w:t>
      </w:r>
      <w:r w:rsidR="00A273F4" w:rsidRPr="0040424D">
        <w:t>извещении</w:t>
      </w:r>
      <w:r w:rsidRPr="0040424D">
        <w:t xml:space="preserve"> о закупке способом не допускается.</w:t>
      </w:r>
    </w:p>
    <w:bookmarkEnd w:id="150"/>
    <w:bookmarkEnd w:id="151"/>
    <w:p w:rsidR="001F2220" w:rsidRPr="0040424D" w:rsidRDefault="001F2220" w:rsidP="0040424D">
      <w:pPr>
        <w:numPr>
          <w:ilvl w:val="2"/>
          <w:numId w:val="1"/>
        </w:numPr>
        <w:tabs>
          <w:tab w:val="clear" w:pos="454"/>
          <w:tab w:val="num" w:pos="880"/>
        </w:tabs>
        <w:spacing w:after="0"/>
        <w:ind w:left="0" w:firstLine="567"/>
        <w:outlineLvl w:val="2"/>
      </w:pPr>
      <w:r w:rsidRPr="0040424D">
        <w:t xml:space="preserve">Срок предоставления обеспечения исполнения договора устанавливается в </w:t>
      </w:r>
      <w:hyperlink w:anchor="_ПРОЕКТ_ДОГОВОРА" w:history="1">
        <w:r w:rsidRPr="0040424D">
          <w:rPr>
            <w:color w:val="0000FF"/>
            <w:u w:val="single"/>
          </w:rPr>
          <w:t>IV «Проект договора».</w:t>
        </w:r>
      </w:hyperlink>
    </w:p>
    <w:p w:rsidR="001F2220" w:rsidRPr="0040424D" w:rsidRDefault="001F2220" w:rsidP="0040424D">
      <w:pPr>
        <w:numPr>
          <w:ilvl w:val="2"/>
          <w:numId w:val="1"/>
        </w:numPr>
        <w:tabs>
          <w:tab w:val="clear" w:pos="454"/>
          <w:tab w:val="num" w:pos="880"/>
        </w:tabs>
        <w:spacing w:after="0"/>
        <w:ind w:left="0" w:firstLine="567"/>
        <w:outlineLvl w:val="2"/>
        <w:rPr>
          <w:color w:val="0000FF"/>
          <w:u w:val="single"/>
        </w:rPr>
      </w:pPr>
      <w:r w:rsidRPr="0040424D">
        <w:lastRenderedPageBreak/>
        <w:t xml:space="preserve">Денежные средства, внесенные в качестве обеспечения исполнения договора возвращаются участнику в сроки, указанные в разделе </w:t>
      </w:r>
      <w:hyperlink w:anchor="_ПРОЕКТ_ДОГОВОРА" w:history="1">
        <w:r w:rsidRPr="0040424D">
          <w:rPr>
            <w:color w:val="0000FF"/>
            <w:u w:val="single"/>
          </w:rPr>
          <w:t>IV «Проект договора».</w:t>
        </w:r>
      </w:hyperlink>
    </w:p>
    <w:p w:rsidR="001F2220" w:rsidRPr="0040424D" w:rsidRDefault="001F2220" w:rsidP="0040424D">
      <w:pPr>
        <w:numPr>
          <w:ilvl w:val="2"/>
          <w:numId w:val="1"/>
        </w:numPr>
        <w:tabs>
          <w:tab w:val="clear" w:pos="454"/>
          <w:tab w:val="num" w:pos="880"/>
        </w:tabs>
        <w:spacing w:after="0"/>
        <w:ind w:left="0" w:firstLine="567"/>
        <w:outlineLvl w:val="2"/>
        <w:rPr>
          <w:bCs/>
        </w:rPr>
      </w:pPr>
      <w:r w:rsidRPr="0040424D">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w:t>
      </w:r>
      <w:r w:rsidR="008D2C45" w:rsidRPr="0040424D">
        <w:rPr>
          <w:bCs/>
        </w:rPr>
        <w:t>е</w:t>
      </w:r>
      <w:r w:rsidRPr="0040424D">
        <w:rPr>
          <w:bCs/>
        </w:rPr>
        <w:t xml:space="preserve">фициарных </w:t>
      </w:r>
      <w:r w:rsidRPr="0040424D">
        <w:rPr>
          <w:bCs/>
          <w:spacing w:val="-4"/>
        </w:rPr>
        <w:t>владельцев (если совокупная доля их прямого и (или) косвенного участия в этой</w:t>
      </w:r>
      <w:r w:rsidRPr="0040424D">
        <w:rPr>
          <w:bCs/>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1F2220" w:rsidRPr="0040424D" w:rsidRDefault="001F2220" w:rsidP="0040424D">
      <w:pPr>
        <w:tabs>
          <w:tab w:val="left" w:pos="0"/>
          <w:tab w:val="left" w:pos="960"/>
        </w:tabs>
        <w:spacing w:after="0"/>
        <w:ind w:firstLine="567"/>
      </w:pPr>
      <w:r w:rsidRPr="0040424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F2220" w:rsidRPr="0040424D" w:rsidRDefault="001F2220" w:rsidP="0040424D">
      <w:pPr>
        <w:tabs>
          <w:tab w:val="left" w:pos="0"/>
          <w:tab w:val="left" w:pos="567"/>
        </w:tabs>
        <w:spacing w:after="0"/>
        <w:ind w:firstLine="567"/>
      </w:pPr>
      <w:r w:rsidRPr="0040424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1F2220" w:rsidRPr="0040424D" w:rsidRDefault="001F2220" w:rsidP="0040424D">
      <w:pPr>
        <w:tabs>
          <w:tab w:val="left" w:pos="0"/>
          <w:tab w:val="left" w:pos="567"/>
        </w:tabs>
        <w:spacing w:after="0"/>
        <w:ind w:firstLine="567"/>
      </w:pPr>
      <w:r w:rsidRPr="0040424D">
        <w:t>в) принявших обязательство письменно извещать заказчика в течение 3 рабочих дней со дня наступления следующих событий:</w:t>
      </w:r>
    </w:p>
    <w:p w:rsidR="001F2220" w:rsidRPr="0040424D" w:rsidRDefault="001F2220" w:rsidP="0040424D">
      <w:pPr>
        <w:numPr>
          <w:ilvl w:val="0"/>
          <w:numId w:val="16"/>
        </w:numPr>
        <w:tabs>
          <w:tab w:val="left" w:pos="0"/>
          <w:tab w:val="left" w:pos="567"/>
          <w:tab w:val="left" w:pos="709"/>
        </w:tabs>
        <w:autoSpaceDE w:val="0"/>
        <w:autoSpaceDN w:val="0"/>
        <w:adjustRightInd w:val="0"/>
        <w:spacing w:after="0"/>
        <w:ind w:firstLine="567"/>
      </w:pPr>
      <w:r w:rsidRPr="0040424D">
        <w:t xml:space="preserve">предъявление к Аффилированному лицу имущественных требований, </w:t>
      </w:r>
      <w:r w:rsidRPr="0040424D">
        <w:rPr>
          <w:spacing w:val="-2"/>
        </w:rPr>
        <w:t>превышающих 10 процентов балансовой стоимости активов Аффилированного</w:t>
      </w:r>
      <w:r w:rsidRPr="0040424D">
        <w:t xml:space="preserve"> лица со стороны третьих лиц;</w:t>
      </w:r>
    </w:p>
    <w:p w:rsidR="001F2220" w:rsidRPr="0040424D" w:rsidRDefault="001F2220" w:rsidP="0040424D">
      <w:pPr>
        <w:numPr>
          <w:ilvl w:val="0"/>
          <w:numId w:val="16"/>
        </w:numPr>
        <w:tabs>
          <w:tab w:val="left" w:pos="0"/>
          <w:tab w:val="left" w:pos="567"/>
          <w:tab w:val="left" w:pos="845"/>
        </w:tabs>
        <w:autoSpaceDE w:val="0"/>
        <w:autoSpaceDN w:val="0"/>
        <w:adjustRightInd w:val="0"/>
        <w:spacing w:after="0"/>
        <w:ind w:firstLine="567"/>
      </w:pPr>
      <w:r w:rsidRPr="0040424D">
        <w:t xml:space="preserve">возбуждение в отношении руководителя Аффилированного лица </w:t>
      </w:r>
      <w:r w:rsidRPr="0040424D">
        <w:rPr>
          <w:spacing w:val="-2"/>
        </w:rPr>
        <w:t>уголовного дела в соответствии с уголовно-процессуальным законодательством</w:t>
      </w:r>
      <w:r w:rsidRPr="0040424D">
        <w:t xml:space="preserve"> Российской Федерации;</w:t>
      </w:r>
    </w:p>
    <w:p w:rsidR="001F2220" w:rsidRPr="0040424D" w:rsidRDefault="001F2220" w:rsidP="0040424D">
      <w:pPr>
        <w:numPr>
          <w:ilvl w:val="0"/>
          <w:numId w:val="16"/>
        </w:numPr>
        <w:tabs>
          <w:tab w:val="left" w:pos="0"/>
          <w:tab w:val="left" w:pos="567"/>
          <w:tab w:val="left" w:pos="845"/>
        </w:tabs>
        <w:autoSpaceDE w:val="0"/>
        <w:autoSpaceDN w:val="0"/>
        <w:adjustRightInd w:val="0"/>
        <w:spacing w:after="0"/>
        <w:ind w:firstLine="567"/>
      </w:pPr>
      <w:r w:rsidRPr="0040424D">
        <w:t xml:space="preserve">изменение местонахождения, учредительных документов, органов </w:t>
      </w:r>
      <w:r w:rsidRPr="0040424D">
        <w:rPr>
          <w:spacing w:val="-2"/>
        </w:rPr>
        <w:t>управления Аффилированного лица, банковских реквизитов Аффилированного</w:t>
      </w:r>
      <w:r w:rsidRPr="0040424D">
        <w:t xml:space="preserve"> лица;</w:t>
      </w:r>
    </w:p>
    <w:p w:rsidR="001F2220" w:rsidRPr="0040424D" w:rsidRDefault="001F2220" w:rsidP="0040424D">
      <w:pPr>
        <w:numPr>
          <w:ilvl w:val="0"/>
          <w:numId w:val="16"/>
        </w:numPr>
        <w:tabs>
          <w:tab w:val="left" w:pos="0"/>
          <w:tab w:val="left" w:pos="567"/>
          <w:tab w:val="left" w:pos="845"/>
        </w:tabs>
        <w:autoSpaceDE w:val="0"/>
        <w:autoSpaceDN w:val="0"/>
        <w:adjustRightInd w:val="0"/>
        <w:spacing w:after="0"/>
        <w:ind w:firstLine="567"/>
      </w:pPr>
      <w:r w:rsidRPr="0040424D">
        <w:t>принятие решения о реорганизации или ликвидации Аффилированного лица;</w:t>
      </w:r>
    </w:p>
    <w:p w:rsidR="001F2220" w:rsidRPr="0040424D" w:rsidRDefault="001F2220" w:rsidP="0040424D">
      <w:pPr>
        <w:numPr>
          <w:ilvl w:val="0"/>
          <w:numId w:val="16"/>
        </w:numPr>
        <w:tabs>
          <w:tab w:val="left" w:pos="0"/>
          <w:tab w:val="left" w:pos="567"/>
          <w:tab w:val="left" w:pos="845"/>
        </w:tabs>
        <w:autoSpaceDE w:val="0"/>
        <w:autoSpaceDN w:val="0"/>
        <w:adjustRightInd w:val="0"/>
        <w:spacing w:after="0"/>
        <w:ind w:firstLine="567"/>
      </w:pPr>
      <w:r w:rsidRPr="0040424D">
        <w:t>принятие судом к производству заявления о признании Аффилированного лица несостоятельным (банкротом).</w:t>
      </w:r>
    </w:p>
    <w:p w:rsidR="001F2220" w:rsidRPr="0040424D" w:rsidRDefault="001F2220" w:rsidP="0040424D">
      <w:pPr>
        <w:tabs>
          <w:tab w:val="left" w:pos="0"/>
          <w:tab w:val="left" w:pos="567"/>
          <w:tab w:val="left" w:pos="845"/>
        </w:tabs>
        <w:autoSpaceDE w:val="0"/>
        <w:autoSpaceDN w:val="0"/>
        <w:adjustRightInd w:val="0"/>
        <w:spacing w:after="0"/>
        <w:ind w:firstLine="567"/>
      </w:pPr>
      <w:r w:rsidRPr="0040424D">
        <w:rPr>
          <w:spacing w:val="-4"/>
        </w:rPr>
        <w:t>При наступлении одного из указанных событий заказчик вправе требовать</w:t>
      </w:r>
      <w:r w:rsidRPr="0040424D">
        <w:t xml:space="preserve"> замены поручительства Аффилированного лица на </w:t>
      </w:r>
      <w:r w:rsidR="0027482A">
        <w:t>независимую</w:t>
      </w:r>
      <w:r w:rsidRPr="0040424D">
        <w:t xml:space="preserve"> гарантию, на поручительство иного Аффилированного лица, иное обеспечение обязательств</w:t>
      </w:r>
      <w:r w:rsidR="00E536A3" w:rsidRPr="0040424D">
        <w:t>.</w:t>
      </w:r>
    </w:p>
    <w:p w:rsidR="008F15CD" w:rsidRPr="0040424D" w:rsidRDefault="001F2220" w:rsidP="0040424D">
      <w:pPr>
        <w:pStyle w:val="31"/>
        <w:keepNext w:val="0"/>
        <w:numPr>
          <w:ilvl w:val="2"/>
          <w:numId w:val="1"/>
        </w:numPr>
        <w:spacing w:before="0" w:after="0"/>
        <w:ind w:left="0" w:firstLine="567"/>
        <w:rPr>
          <w:rStyle w:val="afe"/>
          <w:rFonts w:ascii="Times New Roman" w:hAnsi="Times New Roman" w:cs="Times New Roman"/>
          <w:b w:val="0"/>
          <w:bCs w:val="0"/>
        </w:rPr>
      </w:pPr>
      <w:r w:rsidRPr="0040424D">
        <w:rPr>
          <w:rFonts w:ascii="Times New Roman" w:hAnsi="Times New Roman" w:cs="Times New Roman"/>
          <w:b w:val="0"/>
          <w:bCs w:val="0"/>
          <w:spacing w:val="-4"/>
        </w:rPr>
        <w:t>В случае предоставления обеспечения исполнения договора в форме поручительства, договор допол</w:t>
      </w:r>
      <w:r w:rsidR="00D6419D">
        <w:rPr>
          <w:rFonts w:ascii="Times New Roman" w:hAnsi="Times New Roman" w:cs="Times New Roman"/>
          <w:b w:val="0"/>
          <w:bCs w:val="0"/>
          <w:spacing w:val="-4"/>
        </w:rPr>
        <w:t>няется соответствующим разделом.</w:t>
      </w:r>
    </w:p>
    <w:p w:rsidR="00D90C0A" w:rsidRPr="0040424D" w:rsidRDefault="00D90C0A" w:rsidP="0040424D">
      <w:pPr>
        <w:pStyle w:val="21"/>
        <w:keepNext w:val="0"/>
        <w:numPr>
          <w:ilvl w:val="1"/>
          <w:numId w:val="1"/>
        </w:numPr>
        <w:spacing w:after="0"/>
        <w:ind w:left="0" w:firstLine="567"/>
        <w:jc w:val="both"/>
        <w:rPr>
          <w:bCs w:val="0"/>
          <w:smallCaps/>
          <w:sz w:val="24"/>
          <w:szCs w:val="24"/>
        </w:rPr>
      </w:pPr>
      <w:bookmarkStart w:id="154" w:name="_Требования_к_условиям"/>
      <w:bookmarkStart w:id="155" w:name="_Toc373399299"/>
      <w:bookmarkStart w:id="156" w:name="_Toc376160928"/>
      <w:bookmarkStart w:id="157" w:name="_Toc7512391"/>
      <w:bookmarkStart w:id="158" w:name="_Toc13232687"/>
      <w:bookmarkStart w:id="159" w:name="_Toc76469790"/>
      <w:bookmarkStart w:id="160" w:name="_Toc133937927"/>
      <w:bookmarkStart w:id="161" w:name="_Toc7512392"/>
      <w:bookmarkEnd w:id="146"/>
      <w:bookmarkEnd w:id="152"/>
      <w:bookmarkEnd w:id="153"/>
      <w:bookmarkEnd w:id="154"/>
      <w:r w:rsidRPr="0040424D">
        <w:rPr>
          <w:bCs w:val="0"/>
          <w:sz w:val="24"/>
          <w:szCs w:val="24"/>
        </w:rPr>
        <w:t>Требования к условиям независимой гарантии, выданной в качестве обеспечения исполнения договора</w:t>
      </w:r>
      <w:bookmarkEnd w:id="155"/>
      <w:bookmarkEnd w:id="156"/>
      <w:bookmarkEnd w:id="157"/>
      <w:bookmarkEnd w:id="158"/>
      <w:bookmarkEnd w:id="159"/>
      <w:bookmarkEnd w:id="160"/>
    </w:p>
    <w:p w:rsidR="00D90C0A" w:rsidRPr="0040424D" w:rsidRDefault="00D90C0A" w:rsidP="0040424D">
      <w:pPr>
        <w:numPr>
          <w:ilvl w:val="2"/>
          <w:numId w:val="1"/>
        </w:numPr>
        <w:tabs>
          <w:tab w:val="clear" w:pos="454"/>
          <w:tab w:val="num" w:pos="880"/>
        </w:tabs>
        <w:spacing w:after="0"/>
        <w:ind w:left="0" w:firstLine="567"/>
        <w:outlineLvl w:val="2"/>
      </w:pPr>
      <w:r w:rsidRPr="0040424D">
        <w:t xml:space="preserve">При выборе участником закупки способа обеспечения договора в форме независимой гарантии участник должен предоставить независимую гарантию, составленную с учетом требований статьи </w:t>
      </w:r>
      <w:hyperlink r:id="rId25" w:history="1">
        <w:r w:rsidRPr="0040424D">
          <w:rPr>
            <w:rStyle w:val="afe"/>
          </w:rPr>
          <w:t>368</w:t>
        </w:r>
      </w:hyperlink>
      <w:r w:rsidRPr="0040424D">
        <w:t xml:space="preserve"> Гражданского кодекса Российской Федерации и следующих условий:</w:t>
      </w:r>
    </w:p>
    <w:p w:rsidR="00D90C0A" w:rsidRDefault="00D90C0A" w:rsidP="0040424D">
      <w:pPr>
        <w:pStyle w:val="affffb"/>
        <w:numPr>
          <w:ilvl w:val="0"/>
          <w:numId w:val="24"/>
        </w:numPr>
        <w:ind w:left="0" w:firstLine="567"/>
        <w:jc w:val="both"/>
      </w:pPr>
      <w:r w:rsidRPr="0040424D">
        <w:t xml:space="preserve">независимая гарантия должна быть выдана гарантом, предусмотренным </w:t>
      </w:r>
      <w:hyperlink r:id="rId26" w:anchor="dst2465" w:history="1">
        <w:r w:rsidRPr="00D30826">
          <w:rPr>
            <w:rStyle w:val="afe"/>
          </w:rPr>
          <w:t xml:space="preserve">частью 1 статьи 45 Федерального закона от 5 апреля 2013 года </w:t>
        </w:r>
        <w:r w:rsidR="00D30826" w:rsidRPr="00D30826">
          <w:rPr>
            <w:rStyle w:val="afe"/>
          </w:rPr>
          <w:t>№</w:t>
        </w:r>
        <w:r w:rsidRPr="00D30826">
          <w:rPr>
            <w:rStyle w:val="afe"/>
          </w:rPr>
          <w:t xml:space="preserve"> 44-ФЗ </w:t>
        </w:r>
        <w:r w:rsidR="00D30826" w:rsidRPr="00D30826">
          <w:rPr>
            <w:rStyle w:val="afe"/>
          </w:rPr>
          <w:t>«</w:t>
        </w:r>
        <w:r w:rsidRPr="00D30826">
          <w:rPr>
            <w:rStyle w:val="afe"/>
          </w:rPr>
          <w:t>О контрактной системе в сфере закупок товаров, работ, услуг для обеспечения государственных и муниципальных нужд</w:t>
        </w:r>
        <w:r w:rsidR="00D30826" w:rsidRPr="00D30826">
          <w:rPr>
            <w:rStyle w:val="afe"/>
          </w:rPr>
          <w:t>»</w:t>
        </w:r>
      </w:hyperlink>
      <w:r w:rsidRPr="0040424D">
        <w:t>;</w:t>
      </w:r>
    </w:p>
    <w:p w:rsidR="00D30826" w:rsidRPr="00A305A1" w:rsidRDefault="00D30826" w:rsidP="0040424D">
      <w:pPr>
        <w:pStyle w:val="affffb"/>
        <w:numPr>
          <w:ilvl w:val="0"/>
          <w:numId w:val="24"/>
        </w:numPr>
        <w:ind w:left="0" w:firstLine="567"/>
        <w:jc w:val="both"/>
      </w:pPr>
      <w:r w:rsidRPr="00A305A1">
        <w:t>информация о независимой гарантии должна быть включена в реестр независимых гарантий, предусмотренный </w:t>
      </w:r>
      <w:hyperlink r:id="rId27" w:anchor="dst2465" w:history="1">
        <w:r w:rsidRPr="00A305A1">
          <w:rPr>
            <w:rStyle w:val="afe"/>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sidRPr="00A305A1">
        <w:t>;</w:t>
      </w:r>
    </w:p>
    <w:p w:rsidR="00D90C0A" w:rsidRPr="0040424D" w:rsidRDefault="00D90C0A" w:rsidP="0040424D">
      <w:pPr>
        <w:pStyle w:val="affffb"/>
        <w:numPr>
          <w:ilvl w:val="0"/>
          <w:numId w:val="24"/>
        </w:numPr>
        <w:ind w:left="0" w:firstLine="567"/>
        <w:jc w:val="both"/>
      </w:pPr>
      <w:r w:rsidRPr="0040424D">
        <w:t xml:space="preserve"> независимая гарантия не может быть отозвана выдавшим ее гарантом;</w:t>
      </w:r>
    </w:p>
    <w:p w:rsidR="00D90C0A" w:rsidRPr="0040424D" w:rsidRDefault="00D90C0A" w:rsidP="0040424D">
      <w:pPr>
        <w:pStyle w:val="affffb"/>
        <w:numPr>
          <w:ilvl w:val="0"/>
          <w:numId w:val="24"/>
        </w:numPr>
        <w:ind w:left="0" w:firstLine="567"/>
        <w:jc w:val="both"/>
      </w:pPr>
      <w:r w:rsidRPr="0040424D">
        <w:t xml:space="preserve"> независимая гарантия должна содержать:</w:t>
      </w:r>
    </w:p>
    <w:p w:rsidR="00D90C0A" w:rsidRPr="0040424D" w:rsidRDefault="00D90C0A" w:rsidP="0040424D">
      <w:pPr>
        <w:spacing w:after="0"/>
        <w:ind w:firstLine="567"/>
      </w:pPr>
      <w:r w:rsidRPr="0040424D">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90C0A" w:rsidRPr="0040424D" w:rsidRDefault="00D90C0A" w:rsidP="0040424D">
      <w:pPr>
        <w:spacing w:after="0"/>
        <w:ind w:firstLine="567"/>
      </w:pPr>
      <w:r w:rsidRPr="0040424D">
        <w:t xml:space="preserve">-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w:t>
      </w:r>
      <w:r w:rsidRPr="0040424D">
        <w:lastRenderedPageBreak/>
        <w:t xml:space="preserve">перечня Правительством Российской Федерации в соответствии с </w:t>
      </w:r>
      <w:hyperlink r:id="rId28" w:anchor="dst559" w:history="1">
        <w:r w:rsidR="00890572" w:rsidRPr="00C80308">
          <w:rPr>
            <w:rStyle w:val="afe"/>
          </w:rPr>
          <w:t>пунктом 4 части 32 статьи 3.4. Закона 223</w:t>
        </w:r>
      </w:hyperlink>
      <w:r w:rsidR="00890572" w:rsidRPr="00C80308">
        <w:rPr>
          <w:rStyle w:val="afe"/>
        </w:rPr>
        <w:t>-ФЗ</w:t>
      </w:r>
      <w:r w:rsidR="00890572">
        <w:rPr>
          <w:rStyle w:val="afe"/>
        </w:rPr>
        <w:t>;</w:t>
      </w:r>
    </w:p>
    <w:p w:rsidR="00D90C0A" w:rsidRPr="0040424D" w:rsidRDefault="00D90C0A" w:rsidP="0040424D">
      <w:pPr>
        <w:spacing w:after="0"/>
        <w:ind w:firstLine="567"/>
      </w:pPr>
      <w:r w:rsidRPr="0040424D">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r w:rsidR="00A305A1">
        <w:t>.</w:t>
      </w:r>
    </w:p>
    <w:p w:rsidR="00D90C0A" w:rsidRPr="0040424D" w:rsidRDefault="00D90C0A" w:rsidP="0040424D">
      <w:pPr>
        <w:numPr>
          <w:ilvl w:val="2"/>
          <w:numId w:val="1"/>
        </w:numPr>
        <w:tabs>
          <w:tab w:val="clear" w:pos="454"/>
          <w:tab w:val="num" w:pos="880"/>
        </w:tabs>
        <w:spacing w:after="0"/>
        <w:ind w:left="0" w:firstLine="567"/>
        <w:outlineLvl w:val="2"/>
      </w:pPr>
      <w:r w:rsidRPr="0040424D">
        <w:t>Независимая гарантия должна содержать указание на срок ее действия, который не может составлять менее</w:t>
      </w:r>
      <w:r w:rsidRPr="0040424D">
        <w:rPr>
          <w:rFonts w:eastAsiaTheme="minorHAnsi"/>
          <w:lang w:eastAsia="en-US"/>
        </w:rPr>
        <w:t xml:space="preserve"> </w:t>
      </w:r>
      <w:r w:rsidRPr="0040424D">
        <w:t>одного месяца с даты окончания предусмотренного извещением об осуществлении закупки, срока исполнения основного обязательства;</w:t>
      </w:r>
    </w:p>
    <w:p w:rsidR="00D90C0A" w:rsidRPr="0040424D" w:rsidRDefault="00D90C0A" w:rsidP="0040424D">
      <w:pPr>
        <w:numPr>
          <w:ilvl w:val="2"/>
          <w:numId w:val="1"/>
        </w:numPr>
        <w:tabs>
          <w:tab w:val="clear" w:pos="454"/>
          <w:tab w:val="num" w:pos="880"/>
        </w:tabs>
        <w:spacing w:after="0"/>
        <w:ind w:left="0" w:firstLine="567"/>
        <w:outlineLvl w:val="2"/>
      </w:pPr>
      <w:r w:rsidRPr="0040424D">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90C0A" w:rsidRPr="0040424D" w:rsidRDefault="00D90C0A" w:rsidP="0040424D">
      <w:pPr>
        <w:numPr>
          <w:ilvl w:val="2"/>
          <w:numId w:val="1"/>
        </w:numPr>
        <w:tabs>
          <w:tab w:val="clear" w:pos="454"/>
          <w:tab w:val="num" w:pos="880"/>
        </w:tabs>
        <w:spacing w:after="0"/>
        <w:ind w:left="0" w:firstLine="567"/>
        <w:outlineLvl w:val="2"/>
      </w:pPr>
      <w:r w:rsidRPr="0040424D">
        <w:t xml:space="preserve">Несоответствие независимой гарантии, предоставленной участником закупки </w:t>
      </w:r>
      <w:r w:rsidRPr="0040424D">
        <w:br/>
        <w:t xml:space="preserve">с требованиями, предусмотренными </w:t>
      </w:r>
      <w:hyperlink w:anchor="_Требования_к_условиям" w:history="1">
        <w:r w:rsidR="00C73B62" w:rsidRPr="00C22AE4">
          <w:rPr>
            <w:rStyle w:val="afe"/>
          </w:rPr>
          <w:t>п. 6.3 извещения о закупке</w:t>
        </w:r>
      </w:hyperlink>
      <w:r w:rsidRPr="0040424D">
        <w:t xml:space="preserve">, </w:t>
      </w:r>
      <w:r w:rsidR="00C73B62">
        <w:t xml:space="preserve">является основанием для отказа </w:t>
      </w:r>
      <w:r w:rsidRPr="0040424D">
        <w:t xml:space="preserve">в допуске принятии ее заказчиком. </w:t>
      </w:r>
    </w:p>
    <w:p w:rsidR="00D90C0A" w:rsidRPr="0040424D" w:rsidRDefault="00D90C0A" w:rsidP="0040424D">
      <w:pPr>
        <w:numPr>
          <w:ilvl w:val="2"/>
          <w:numId w:val="1"/>
        </w:numPr>
        <w:tabs>
          <w:tab w:val="clear" w:pos="454"/>
          <w:tab w:val="num" w:pos="880"/>
        </w:tabs>
        <w:spacing w:after="0"/>
        <w:ind w:left="0" w:firstLine="567"/>
        <w:outlineLvl w:val="2"/>
      </w:pPr>
      <w:r w:rsidRPr="0040424D">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8712CB" w:rsidRPr="0040424D" w:rsidRDefault="00D90C0A" w:rsidP="0040424D">
      <w:pPr>
        <w:pStyle w:val="31"/>
        <w:keepNext w:val="0"/>
        <w:numPr>
          <w:ilvl w:val="2"/>
          <w:numId w:val="1"/>
        </w:numPr>
        <w:tabs>
          <w:tab w:val="clear" w:pos="454"/>
          <w:tab w:val="num" w:pos="880"/>
        </w:tabs>
        <w:spacing w:before="0" w:after="0"/>
        <w:ind w:left="0" w:firstLine="567"/>
        <w:rPr>
          <w:rFonts w:ascii="Times New Roman" w:hAnsi="Times New Roman" w:cs="Times New Roman"/>
          <w:b w:val="0"/>
          <w:bCs w:val="0"/>
        </w:rPr>
      </w:pPr>
      <w:r w:rsidRPr="0040424D">
        <w:rPr>
          <w:rFonts w:ascii="Times New Roman" w:hAnsi="Times New Roman" w:cs="Times New Roman"/>
          <w:b w:val="0"/>
        </w:rPr>
        <w:t>Срок</w:t>
      </w:r>
      <w:r w:rsidRPr="0040424D">
        <w:rPr>
          <w:rFonts w:ascii="Times New Roman" w:hAnsi="Times New Roman" w:cs="Times New Roman"/>
          <w:b w:val="0"/>
          <w:bCs w:val="0"/>
        </w:rPr>
        <w:t xml:space="preserve"> предоставления независимой  гарантии, форма независимой гарантии, иные требования, связанные с независимой гарантией, установлены в </w:t>
      </w:r>
      <w:hyperlink w:anchor="_ПРОЕКТ_ДОГОВОРА" w:history="1">
        <w:r w:rsidRPr="0040424D">
          <w:rPr>
            <w:rStyle w:val="afe"/>
            <w:rFonts w:ascii="Times New Roman" w:hAnsi="Times New Roman" w:cs="Times New Roman"/>
            <w:b w:val="0"/>
            <w:bCs w:val="0"/>
          </w:rPr>
          <w:t xml:space="preserve">разделе IV </w:t>
        </w:r>
        <w:r w:rsidR="003E0A7A" w:rsidRPr="0040424D">
          <w:rPr>
            <w:rStyle w:val="afe"/>
            <w:rFonts w:ascii="Times New Roman" w:hAnsi="Times New Roman" w:cs="Times New Roman"/>
            <w:b w:val="0"/>
            <w:bCs w:val="0"/>
          </w:rPr>
          <w:t xml:space="preserve">извещения </w:t>
        </w:r>
        <w:r w:rsidRPr="0040424D">
          <w:rPr>
            <w:rStyle w:val="afe"/>
            <w:rFonts w:ascii="Times New Roman" w:hAnsi="Times New Roman" w:cs="Times New Roman"/>
            <w:b w:val="0"/>
            <w:bCs w:val="0"/>
          </w:rPr>
          <w:t>о закупке - «Проект договора».</w:t>
        </w:r>
      </w:hyperlink>
    </w:p>
    <w:p w:rsidR="00EC0AC6" w:rsidRPr="0040424D" w:rsidRDefault="00EC0AC6" w:rsidP="0040424D">
      <w:pPr>
        <w:pStyle w:val="21"/>
        <w:keepNext w:val="0"/>
        <w:numPr>
          <w:ilvl w:val="1"/>
          <w:numId w:val="1"/>
        </w:numPr>
        <w:spacing w:after="0"/>
        <w:ind w:left="0" w:firstLine="567"/>
        <w:jc w:val="both"/>
        <w:rPr>
          <w:bCs w:val="0"/>
          <w:sz w:val="24"/>
          <w:szCs w:val="24"/>
        </w:rPr>
      </w:pPr>
      <w:bookmarkStart w:id="162" w:name="_Toc133937928"/>
      <w:r w:rsidRPr="0040424D">
        <w:rPr>
          <w:bCs w:val="0"/>
          <w:sz w:val="24"/>
          <w:szCs w:val="24"/>
        </w:rPr>
        <w:t>Отказ от заключения договора</w:t>
      </w:r>
      <w:bookmarkEnd w:id="161"/>
      <w:bookmarkEnd w:id="162"/>
    </w:p>
    <w:p w:rsidR="00EC0AC6" w:rsidRPr="0040424D" w:rsidRDefault="00EC0AC6" w:rsidP="0040424D">
      <w:pPr>
        <w:pStyle w:val="31"/>
        <w:keepNext w:val="0"/>
        <w:numPr>
          <w:ilvl w:val="2"/>
          <w:numId w:val="1"/>
        </w:numPr>
        <w:spacing w:before="0" w:after="0"/>
        <w:ind w:left="0" w:firstLine="567"/>
        <w:rPr>
          <w:rFonts w:ascii="Times New Roman" w:hAnsi="Times New Roman" w:cs="Times New Roman"/>
          <w:b w:val="0"/>
        </w:rPr>
      </w:pPr>
      <w:r w:rsidRPr="0040424D">
        <w:rPr>
          <w:rFonts w:ascii="Times New Roman" w:hAnsi="Times New Roman" w:cs="Times New Roman"/>
          <w:b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6E70E6" w:rsidRPr="0040424D">
        <w:rPr>
          <w:rFonts w:ascii="Times New Roman" w:hAnsi="Times New Roman" w:cs="Times New Roman"/>
          <w:b w:val="0"/>
        </w:rPr>
        <w:t>извещении</w:t>
      </w:r>
      <w:r w:rsidRPr="0040424D">
        <w:rPr>
          <w:rFonts w:ascii="Times New Roman" w:hAnsi="Times New Roman" w:cs="Times New Roman"/>
          <w:b w:val="0"/>
        </w:rPr>
        <w:t xml:space="preserve"> о закупке </w:t>
      </w:r>
      <w:r w:rsidR="004C249E" w:rsidRPr="0040424D">
        <w:rPr>
          <w:rFonts w:ascii="Times New Roman" w:hAnsi="Times New Roman" w:cs="Times New Roman"/>
          <w:b w:val="0"/>
        </w:rPr>
        <w:t>или,</w:t>
      </w:r>
      <w:r w:rsidRPr="0040424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EC0AC6" w:rsidRPr="0040424D" w:rsidRDefault="00EC0AC6" w:rsidP="0040424D">
      <w:pPr>
        <w:pStyle w:val="31"/>
        <w:keepNext w:val="0"/>
        <w:numPr>
          <w:ilvl w:val="2"/>
          <w:numId w:val="1"/>
        </w:numPr>
        <w:spacing w:before="0" w:after="0"/>
        <w:ind w:left="0" w:firstLine="567"/>
        <w:rPr>
          <w:rFonts w:ascii="Times New Roman" w:hAnsi="Times New Roman" w:cs="Times New Roman"/>
          <w:b w:val="0"/>
        </w:rPr>
      </w:pPr>
      <w:bookmarkStart w:id="163" w:name="_Ref302129490"/>
      <w:r w:rsidRPr="0040424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3"/>
    </w:p>
    <w:p w:rsidR="005D3D33" w:rsidRPr="008A58C8" w:rsidRDefault="005D3D33" w:rsidP="005D3D33">
      <w:pPr>
        <w:pStyle w:val="30"/>
        <w:widowControl w:val="0"/>
        <w:numPr>
          <w:ilvl w:val="0"/>
          <w:numId w:val="8"/>
        </w:numPr>
        <w:tabs>
          <w:tab w:val="left" w:pos="0"/>
        </w:tabs>
        <w:snapToGrid/>
        <w:ind w:left="0" w:firstLine="567"/>
        <w:rPr>
          <w:sz w:val="24"/>
          <w:szCs w:val="24"/>
        </w:rPr>
      </w:pPr>
      <w:r w:rsidRPr="008A58C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D3D33" w:rsidRPr="008A58C8" w:rsidRDefault="005D3D33" w:rsidP="005D3D33">
      <w:pPr>
        <w:pStyle w:val="Default"/>
        <w:numPr>
          <w:ilvl w:val="0"/>
          <w:numId w:val="8"/>
        </w:numPr>
        <w:tabs>
          <w:tab w:val="left" w:pos="1418"/>
        </w:tabs>
        <w:ind w:left="0" w:firstLine="567"/>
        <w:jc w:val="both"/>
        <w:rPr>
          <w:smallCaps/>
          <w:color w:val="auto"/>
        </w:rPr>
      </w:pPr>
      <w:r w:rsidRPr="008A58C8">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w:t>
      </w:r>
      <w:r>
        <w:t>авления до заключения договора);</w:t>
      </w:r>
    </w:p>
    <w:p w:rsidR="005D3D33" w:rsidRPr="006A2446" w:rsidRDefault="005D3D33" w:rsidP="005D3D33">
      <w:pPr>
        <w:pStyle w:val="Default"/>
        <w:numPr>
          <w:ilvl w:val="0"/>
          <w:numId w:val="8"/>
        </w:numPr>
        <w:tabs>
          <w:tab w:val="left" w:pos="1418"/>
        </w:tabs>
        <w:ind w:left="0" w:firstLine="567"/>
        <w:jc w:val="both"/>
        <w:rPr>
          <w:smallCaps/>
          <w:color w:val="auto"/>
        </w:rPr>
      </w:pPr>
      <w:r w:rsidRPr="008A58C8">
        <w:t>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(единственный участник, соответствующий требованиям извещения о закупке) не задекларировал в своей заявке (данная декларация содержится в письме о подаче оферты) отсутствие необходимости одобрения сделки как крупной или к</w:t>
      </w:r>
      <w:r w:rsidR="004A6B24">
        <w:t>ак сделки с заинтересованностью.</w:t>
      </w:r>
    </w:p>
    <w:p w:rsidR="00EC0AC6" w:rsidRPr="0040424D" w:rsidRDefault="00EC0AC6" w:rsidP="0040424D">
      <w:pPr>
        <w:pStyle w:val="Default"/>
        <w:numPr>
          <w:ilvl w:val="2"/>
          <w:numId w:val="25"/>
        </w:numPr>
        <w:tabs>
          <w:tab w:val="left" w:pos="1418"/>
        </w:tabs>
        <w:ind w:left="0" w:firstLine="567"/>
        <w:jc w:val="both"/>
        <w:rPr>
          <w:smallCaps/>
          <w:color w:val="auto"/>
        </w:rPr>
      </w:pPr>
      <w:r w:rsidRPr="0040424D">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EC0AC6" w:rsidRPr="0040424D" w:rsidRDefault="00EC0AC6" w:rsidP="0040424D">
      <w:pPr>
        <w:pStyle w:val="21"/>
        <w:keepNext w:val="0"/>
        <w:numPr>
          <w:ilvl w:val="1"/>
          <w:numId w:val="1"/>
        </w:numPr>
        <w:spacing w:after="0"/>
        <w:ind w:left="0" w:firstLine="567"/>
        <w:jc w:val="both"/>
        <w:rPr>
          <w:sz w:val="24"/>
          <w:szCs w:val="24"/>
        </w:rPr>
      </w:pPr>
      <w:bookmarkStart w:id="164" w:name="_Toc7512393"/>
      <w:bookmarkStart w:id="165" w:name="_Toc133937929"/>
      <w:r w:rsidRPr="0040424D">
        <w:rPr>
          <w:sz w:val="24"/>
          <w:szCs w:val="24"/>
        </w:rPr>
        <w:t>Изменение и расторжение договора</w:t>
      </w:r>
      <w:bookmarkEnd w:id="164"/>
      <w:bookmarkEnd w:id="165"/>
    </w:p>
    <w:p w:rsidR="00EC0AC6" w:rsidRPr="0040424D" w:rsidRDefault="00EC0AC6"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rsidR="00CA298D" w:rsidRPr="00C21D8E" w:rsidRDefault="00CA298D" w:rsidP="00CA298D">
      <w:pPr>
        <w:pStyle w:val="31"/>
        <w:keepNext w:val="0"/>
        <w:numPr>
          <w:ilvl w:val="2"/>
          <w:numId w:val="1"/>
        </w:numPr>
        <w:spacing w:before="0" w:after="0"/>
        <w:ind w:left="0" w:firstLine="567"/>
        <w:rPr>
          <w:rFonts w:ascii="Times New Roman" w:hAnsi="Times New Roman" w:cs="Times New Roman"/>
          <w:b w:val="0"/>
          <w:bCs w:val="0"/>
        </w:rPr>
      </w:pPr>
      <w:bookmarkStart w:id="166" w:name="_Ref119429963"/>
      <w:r w:rsidRPr="00C21D8E">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C21D8E">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A298D" w:rsidRPr="00DD31CE" w:rsidRDefault="00CA298D" w:rsidP="00CA298D">
      <w:pPr>
        <w:pStyle w:val="31"/>
        <w:keepNext w:val="0"/>
        <w:numPr>
          <w:ilvl w:val="2"/>
          <w:numId w:val="1"/>
        </w:numPr>
        <w:spacing w:before="0" w:after="0"/>
        <w:ind w:left="0" w:firstLine="567"/>
        <w:rPr>
          <w:rFonts w:ascii="Times New Roman" w:hAnsi="Times New Roman" w:cs="Times New Roman"/>
          <w:b w:val="0"/>
          <w:bCs w:val="0"/>
        </w:rPr>
      </w:pPr>
      <w:r w:rsidRPr="008A58C8">
        <w:rPr>
          <w:rFonts w:ascii="Times New Roman" w:hAnsi="Times New Roman" w:cs="Times New Roman"/>
          <w:b w:val="0"/>
          <w:bCs w:val="0"/>
        </w:rPr>
        <w:t>При исполнении договоров на поставку товаров</w:t>
      </w:r>
      <w:r>
        <w:rPr>
          <w:rFonts w:ascii="Times New Roman" w:hAnsi="Times New Roman" w:cs="Times New Roman"/>
          <w:b w:val="0"/>
          <w:bCs w:val="0"/>
        </w:rPr>
        <w:t xml:space="preserve"> </w:t>
      </w:r>
      <w:r w:rsidRPr="00C21D8E">
        <w:rPr>
          <w:rFonts w:ascii="Times New Roman" w:hAnsi="Times New Roman" w:cs="Times New Roman"/>
          <w:b w:val="0"/>
          <w:bCs w:val="0"/>
        </w:rPr>
        <w:t>(вы</w:t>
      </w:r>
      <w:r>
        <w:rPr>
          <w:rFonts w:ascii="Times New Roman" w:hAnsi="Times New Roman" w:cs="Times New Roman"/>
          <w:b w:val="0"/>
          <w:bCs w:val="0"/>
        </w:rPr>
        <w:t>полнение работ, оказание услуг)</w:t>
      </w:r>
      <w:r w:rsidRPr="00DD31CE">
        <w:rPr>
          <w:rFonts w:ascii="Times New Roman" w:hAnsi="Times New Roman" w:cs="Times New Roman"/>
          <w:b w:val="0"/>
          <w:bCs w:val="0"/>
        </w:rPr>
        <w:t xml:space="preserve"> заключенных с субъектами МСП, поставщик</w:t>
      </w:r>
      <w:r>
        <w:rPr>
          <w:rFonts w:ascii="Times New Roman" w:hAnsi="Times New Roman" w:cs="Times New Roman"/>
          <w:b w:val="0"/>
          <w:bCs w:val="0"/>
        </w:rPr>
        <w:t xml:space="preserve"> </w:t>
      </w:r>
      <w:r w:rsidRPr="00C21D8E">
        <w:rPr>
          <w:rFonts w:ascii="Times New Roman" w:hAnsi="Times New Roman" w:cs="Times New Roman"/>
          <w:b w:val="0"/>
          <w:bCs w:val="0"/>
        </w:rPr>
        <w:t>(исполнитель, подрядчик)</w:t>
      </w:r>
      <w:r w:rsidRPr="00DD31CE">
        <w:rPr>
          <w:rFonts w:ascii="Times New Roman" w:hAnsi="Times New Roman" w:cs="Times New Roman"/>
          <w:b w:val="0"/>
          <w:bCs w:val="0"/>
        </w:rPr>
        <w:t>,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EC0AC6" w:rsidRPr="0040424D" w:rsidRDefault="00EC0AC6" w:rsidP="00936F77">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w:t>
      </w:r>
      <w:hyperlink r:id="rId29" w:history="1">
        <w:r w:rsidR="00936F77" w:rsidRPr="00936F77">
          <w:rPr>
            <w:rStyle w:val="afe"/>
            <w:rFonts w:ascii="Times New Roman" w:hAnsi="Times New Roman" w:cs="Times New Roman"/>
            <w:b w:val="0"/>
            <w:bCs w:val="0"/>
          </w:rPr>
          <w:t>Постановлением Правительства Российской Федерации от 16.09.2016 № 925 «О приоритете товаров российского происхождения, работ, услуг, выполняемы,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hyperlink>
      <w:r w:rsidRPr="0040424D">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66"/>
    <w:p w:rsidR="00EC0AC6" w:rsidRPr="0040424D" w:rsidRDefault="00EC0AC6" w:rsidP="0040424D">
      <w:pPr>
        <w:pStyle w:val="31"/>
        <w:keepNext w:val="0"/>
        <w:numPr>
          <w:ilvl w:val="2"/>
          <w:numId w:val="1"/>
        </w:numPr>
        <w:spacing w:before="0" w:after="0"/>
        <w:ind w:left="0" w:firstLine="567"/>
        <w:rPr>
          <w:rFonts w:ascii="Times New Roman" w:hAnsi="Times New Roman" w:cs="Times New Roman"/>
          <w:b w:val="0"/>
          <w:bCs w:val="0"/>
        </w:rPr>
      </w:pPr>
      <w:r w:rsidRPr="0040424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EC0AC6" w:rsidRPr="0040424D" w:rsidRDefault="00EC0AC6" w:rsidP="0040424D">
      <w:pPr>
        <w:pStyle w:val="21"/>
        <w:keepNext w:val="0"/>
        <w:numPr>
          <w:ilvl w:val="1"/>
          <w:numId w:val="1"/>
        </w:numPr>
        <w:spacing w:after="0"/>
        <w:ind w:left="0" w:firstLine="567"/>
        <w:jc w:val="both"/>
        <w:rPr>
          <w:sz w:val="24"/>
          <w:szCs w:val="24"/>
        </w:rPr>
      </w:pPr>
      <w:bookmarkStart w:id="167" w:name="_Toc456772477"/>
      <w:bookmarkStart w:id="168" w:name="_Toc482718331"/>
      <w:bookmarkStart w:id="169" w:name="_Toc7512394"/>
      <w:bookmarkStart w:id="170" w:name="_Toc133937930"/>
      <w:r w:rsidRPr="0040424D">
        <w:rPr>
          <w:sz w:val="24"/>
          <w:szCs w:val="24"/>
        </w:rPr>
        <w:t>Закупка продукции с разбиением заказа на лоты</w:t>
      </w:r>
      <w:bookmarkEnd w:id="167"/>
      <w:bookmarkEnd w:id="168"/>
      <w:bookmarkEnd w:id="169"/>
      <w:bookmarkEnd w:id="170"/>
    </w:p>
    <w:p w:rsidR="00EC0AC6" w:rsidRPr="0040424D" w:rsidRDefault="00EC0AC6" w:rsidP="0040424D">
      <w:pPr>
        <w:pStyle w:val="31"/>
        <w:keepNext w:val="0"/>
        <w:numPr>
          <w:ilvl w:val="2"/>
          <w:numId w:val="1"/>
        </w:numPr>
        <w:spacing w:before="0" w:after="0"/>
        <w:ind w:left="0" w:firstLine="567"/>
        <w:rPr>
          <w:rFonts w:ascii="Times New Roman" w:hAnsi="Times New Roman" w:cs="Times New Roman"/>
          <w:b w:val="0"/>
        </w:rPr>
      </w:pPr>
      <w:bookmarkStart w:id="171" w:name="_Toc474168187"/>
      <w:bookmarkStart w:id="172" w:name="_Toc481686157"/>
      <w:bookmarkStart w:id="173" w:name="_Toc481686572"/>
      <w:r w:rsidRPr="0040424D">
        <w:rPr>
          <w:rFonts w:ascii="Times New Roman" w:hAnsi="Times New Roman" w:cs="Times New Roman"/>
          <w:b w:val="0"/>
        </w:rPr>
        <w:t xml:space="preserve">Участник </w:t>
      </w:r>
      <w:r w:rsidR="001F55EB" w:rsidRPr="0040424D">
        <w:rPr>
          <w:rFonts w:ascii="Times New Roman" w:hAnsi="Times New Roman" w:cs="Times New Roman"/>
          <w:b w:val="0"/>
        </w:rPr>
        <w:t>Закупки</w:t>
      </w:r>
      <w:r w:rsidRPr="0040424D">
        <w:rPr>
          <w:rFonts w:ascii="Times New Roman" w:hAnsi="Times New Roman" w:cs="Times New Roman"/>
          <w:b w:val="0"/>
        </w:rPr>
        <w:t xml:space="preserve"> может подать Заявку на любой лот (закупку), любые несколько лотов или все лоты по собственному выбору. Разбиение на лоты установлено в </w:t>
      </w:r>
      <w:hyperlink w:anchor="_Предмет_договора_с" w:history="1">
        <w:r w:rsidRPr="0040424D">
          <w:rPr>
            <w:rStyle w:val="afe"/>
            <w:rFonts w:ascii="Times New Roman" w:hAnsi="Times New Roman" w:cs="Times New Roman"/>
            <w:b w:val="0"/>
          </w:rPr>
          <w:t xml:space="preserve">пункте </w:t>
        </w:r>
        <w:r w:rsidR="00835F3C" w:rsidRPr="0040424D">
          <w:rPr>
            <w:rStyle w:val="afe"/>
            <w:rFonts w:ascii="Times New Roman" w:hAnsi="Times New Roman" w:cs="Times New Roman"/>
            <w:b w:val="0"/>
          </w:rPr>
          <w:t>3</w:t>
        </w:r>
        <w:r w:rsidRPr="0040424D">
          <w:rPr>
            <w:rStyle w:val="afe"/>
            <w:rFonts w:ascii="Times New Roman" w:hAnsi="Times New Roman" w:cs="Times New Roman"/>
            <w:b w:val="0"/>
          </w:rPr>
          <w:t xml:space="preserve"> раздела II «ИНФОРМАЦИОННАЯ КАРТА ЗАКУПКИ»</w:t>
        </w:r>
      </w:hyperlink>
      <w:r w:rsidRPr="0040424D">
        <w:rPr>
          <w:rFonts w:ascii="Times New Roman" w:hAnsi="Times New Roman" w:cs="Times New Roman"/>
          <w:b w:val="0"/>
        </w:rPr>
        <w:t xml:space="preserve"> и разделе </w:t>
      </w:r>
      <w:hyperlink w:anchor="_ТЕХНИЧЕСКАЯ_ЧАСТЬ" w:history="1">
        <w:r w:rsidRPr="0040424D">
          <w:rPr>
            <w:rStyle w:val="afe"/>
            <w:rFonts w:ascii="Times New Roman" w:hAnsi="Times New Roman" w:cs="Times New Roman"/>
            <w:b w:val="0"/>
            <w:lang w:val="en-US"/>
          </w:rPr>
          <w:t>V</w:t>
        </w:r>
        <w:r w:rsidRPr="0040424D">
          <w:rPr>
            <w:rStyle w:val="afe"/>
            <w:rFonts w:ascii="Times New Roman" w:hAnsi="Times New Roman" w:cs="Times New Roman"/>
            <w:b w:val="0"/>
          </w:rPr>
          <w:t xml:space="preserve"> «Техническое задание»</w:t>
        </w:r>
      </w:hyperlink>
      <w:r w:rsidRPr="0040424D">
        <w:rPr>
          <w:rFonts w:ascii="Times New Roman" w:hAnsi="Times New Roman" w:cs="Times New Roman"/>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171"/>
      <w:bookmarkEnd w:id="172"/>
      <w:bookmarkEnd w:id="173"/>
    </w:p>
    <w:p w:rsidR="00835F3C" w:rsidRPr="0040424D" w:rsidRDefault="00EC0AC6" w:rsidP="0040424D">
      <w:pPr>
        <w:pStyle w:val="31"/>
        <w:keepNext w:val="0"/>
        <w:numPr>
          <w:ilvl w:val="2"/>
          <w:numId w:val="1"/>
        </w:numPr>
        <w:spacing w:before="0" w:after="0"/>
        <w:ind w:left="0" w:firstLine="567"/>
        <w:rPr>
          <w:rFonts w:ascii="Times New Roman" w:hAnsi="Times New Roman" w:cs="Times New Roman"/>
          <w:b w:val="0"/>
        </w:rPr>
      </w:pPr>
      <w:bookmarkStart w:id="174" w:name="_Toc474168188"/>
      <w:bookmarkStart w:id="175" w:name="_Toc481686158"/>
      <w:bookmarkStart w:id="176" w:name="_Toc481686573"/>
      <w:r w:rsidRPr="0040424D">
        <w:rPr>
          <w:rFonts w:ascii="Times New Roman" w:hAnsi="Times New Roman" w:cs="Times New Roman"/>
          <w:b w:val="0"/>
        </w:rPr>
        <w:t>В случае подачи Заявки на несколько лотов</w:t>
      </w:r>
      <w:r w:rsidR="00835F3C" w:rsidRPr="0040424D">
        <w:rPr>
          <w:rFonts w:ascii="Times New Roman" w:hAnsi="Times New Roman" w:cs="Times New Roman"/>
          <w:b w:val="0"/>
        </w:rPr>
        <w:t>,</w:t>
      </w:r>
      <w:r w:rsidRPr="0040424D">
        <w:rPr>
          <w:rFonts w:ascii="Times New Roman" w:hAnsi="Times New Roman" w:cs="Times New Roman"/>
          <w:b w:val="0"/>
        </w:rPr>
        <w:t xml:space="preserve"> Участник должен</w:t>
      </w:r>
      <w:r w:rsidR="00835F3C" w:rsidRPr="0040424D">
        <w:rPr>
          <w:rFonts w:ascii="Times New Roman" w:hAnsi="Times New Roman" w:cs="Times New Roman"/>
          <w:b w:val="0"/>
        </w:rPr>
        <w:t xml:space="preserve"> отдельно по каждому лоту включить в состав заявки документы и сведения, указанные в </w:t>
      </w:r>
      <w:hyperlink w:anchor="_Сведения_и_документы," w:history="1">
        <w:r w:rsidR="00835F3C" w:rsidRPr="0040424D">
          <w:rPr>
            <w:rStyle w:val="afe"/>
            <w:rFonts w:ascii="Times New Roman" w:hAnsi="Times New Roman" w:cs="Times New Roman"/>
            <w:b w:val="0"/>
          </w:rPr>
          <w:t>пункте 1</w:t>
        </w:r>
        <w:r w:rsidR="00777605" w:rsidRPr="0040424D">
          <w:rPr>
            <w:rStyle w:val="afe"/>
            <w:rFonts w:ascii="Times New Roman" w:hAnsi="Times New Roman" w:cs="Times New Roman"/>
            <w:b w:val="0"/>
          </w:rPr>
          <w:t>8</w:t>
        </w:r>
        <w:r w:rsidR="00835F3C" w:rsidRPr="0040424D">
          <w:rPr>
            <w:rStyle w:val="afe"/>
            <w:rFonts w:ascii="Times New Roman" w:hAnsi="Times New Roman" w:cs="Times New Roman"/>
            <w:b w:val="0"/>
          </w:rPr>
          <w:t xml:space="preserve"> раздела II «ИНФОРМАЦИОННАЯ КАРТА ЗАКУПКИ»</w:t>
        </w:r>
      </w:hyperlink>
      <w:bookmarkStart w:id="177" w:name="_Toc474168190"/>
      <w:bookmarkStart w:id="178" w:name="_Toc481686160"/>
      <w:bookmarkStart w:id="179" w:name="_Toc481686575"/>
      <w:bookmarkEnd w:id="174"/>
      <w:bookmarkEnd w:id="175"/>
      <w:bookmarkEnd w:id="176"/>
    </w:p>
    <w:p w:rsidR="008F15CD" w:rsidRPr="005351B5" w:rsidRDefault="00EC0AC6" w:rsidP="0040424D">
      <w:pPr>
        <w:pStyle w:val="31"/>
        <w:keepNext w:val="0"/>
        <w:numPr>
          <w:ilvl w:val="2"/>
          <w:numId w:val="1"/>
        </w:numPr>
        <w:spacing w:before="0" w:after="0"/>
        <w:ind w:left="0" w:firstLine="567"/>
        <w:rPr>
          <w:b w:val="0"/>
        </w:rPr>
      </w:pPr>
      <w:r w:rsidRPr="0040424D">
        <w:rPr>
          <w:rFonts w:ascii="Times New Roman" w:hAnsi="Times New Roman" w:cs="Times New Roman"/>
          <w:b w:val="0"/>
        </w:rPr>
        <w:t xml:space="preserve">Рассмотрение </w:t>
      </w:r>
      <w:r w:rsidR="00E34105" w:rsidRPr="0040424D">
        <w:rPr>
          <w:rFonts w:ascii="Times New Roman" w:hAnsi="Times New Roman" w:cs="Times New Roman"/>
          <w:b w:val="0"/>
        </w:rPr>
        <w:t>общ</w:t>
      </w:r>
      <w:r w:rsidR="00940251" w:rsidRPr="0040424D">
        <w:rPr>
          <w:rFonts w:ascii="Times New Roman" w:hAnsi="Times New Roman" w:cs="Times New Roman"/>
          <w:b w:val="0"/>
        </w:rPr>
        <w:t>их частей</w:t>
      </w:r>
      <w:r w:rsidRPr="0040424D">
        <w:rPr>
          <w:rFonts w:ascii="Times New Roman" w:hAnsi="Times New Roman" w:cs="Times New Roman"/>
          <w:b w:val="0"/>
        </w:rPr>
        <w:t xml:space="preserve"> заявок</w:t>
      </w:r>
      <w:r w:rsidR="00E34105" w:rsidRPr="0040424D">
        <w:rPr>
          <w:rFonts w:ascii="Times New Roman" w:hAnsi="Times New Roman" w:cs="Times New Roman"/>
          <w:b w:val="0"/>
        </w:rPr>
        <w:t xml:space="preserve"> и ценовых предложений</w:t>
      </w:r>
      <w:r w:rsidRPr="0040424D">
        <w:rPr>
          <w:rFonts w:ascii="Times New Roman" w:hAnsi="Times New Roman" w:cs="Times New Roman"/>
          <w:b w:val="0"/>
        </w:rPr>
        <w:t xml:space="preserve">, определение Победителя </w:t>
      </w:r>
      <w:r w:rsidR="001F55EB" w:rsidRPr="0040424D">
        <w:rPr>
          <w:rFonts w:ascii="Times New Roman" w:hAnsi="Times New Roman" w:cs="Times New Roman"/>
          <w:b w:val="0"/>
        </w:rPr>
        <w:t xml:space="preserve">закупки </w:t>
      </w:r>
      <w:r w:rsidRPr="0040424D">
        <w:rPr>
          <w:rFonts w:ascii="Times New Roman" w:hAnsi="Times New Roman" w:cs="Times New Roman"/>
          <w:b w:val="0"/>
        </w:rPr>
        <w:t xml:space="preserve">и подписание Договора будет осуществляться раздельно и независимо по каждому из лотов. По каждому из лотов будет определен Победитель </w:t>
      </w:r>
      <w:r w:rsidR="001F55EB" w:rsidRPr="0040424D">
        <w:rPr>
          <w:rFonts w:ascii="Times New Roman" w:hAnsi="Times New Roman" w:cs="Times New Roman"/>
          <w:b w:val="0"/>
        </w:rPr>
        <w:t>закупки</w:t>
      </w:r>
      <w:r w:rsidRPr="0040424D">
        <w:rPr>
          <w:rFonts w:ascii="Times New Roman" w:hAnsi="Times New Roman" w:cs="Times New Roman"/>
          <w:b w:val="0"/>
        </w:rPr>
        <w:t xml:space="preserve"> с каждым из которых будет заключен отдельный Договор.</w:t>
      </w:r>
      <w:bookmarkEnd w:id="177"/>
      <w:bookmarkEnd w:id="178"/>
      <w:bookmarkEnd w:id="179"/>
      <w:r w:rsidR="008F15CD" w:rsidRPr="005351B5">
        <w:rPr>
          <w:b w:val="0"/>
        </w:rPr>
        <w:br w:type="page"/>
      </w:r>
    </w:p>
    <w:p w:rsidR="008F15CD" w:rsidRPr="00CA0995" w:rsidRDefault="008F15CD" w:rsidP="00CA0995">
      <w:pPr>
        <w:pStyle w:val="11"/>
        <w:numPr>
          <w:ilvl w:val="0"/>
          <w:numId w:val="4"/>
        </w:numPr>
        <w:spacing w:before="0" w:after="0"/>
        <w:ind w:left="0" w:firstLine="567"/>
        <w:rPr>
          <w:rStyle w:val="12"/>
          <w:rFonts w:ascii="Times New Roman" w:hAnsi="Times New Roman" w:cs="Times New Roman"/>
          <w:b w:val="0"/>
          <w:bCs w:val="0"/>
          <w:color w:val="auto"/>
          <w:sz w:val="24"/>
          <w:szCs w:val="24"/>
        </w:rPr>
      </w:pPr>
      <w:bookmarkStart w:id="180" w:name="_РАЗДЕЛ_I_3_ИНФОРМАЦИОННАЯ_КАРТА_КОН"/>
      <w:bookmarkStart w:id="181" w:name="_ИНФОРМАЦИОННАЯ_КАРТА_ЗАКУПКИ"/>
      <w:bookmarkStart w:id="182" w:name="_Ref119427269"/>
      <w:bookmarkStart w:id="183" w:name="_Toc166101214"/>
      <w:bookmarkStart w:id="184" w:name="_Toc133937931"/>
      <w:bookmarkEnd w:id="180"/>
      <w:bookmarkEnd w:id="181"/>
      <w:r w:rsidRPr="00CA0995">
        <w:rPr>
          <w:rStyle w:val="12"/>
          <w:rFonts w:ascii="Times New Roman" w:hAnsi="Times New Roman" w:cs="Times New Roman"/>
          <w:color w:val="auto"/>
          <w:sz w:val="24"/>
          <w:szCs w:val="24"/>
        </w:rPr>
        <w:lastRenderedPageBreak/>
        <w:t xml:space="preserve">ИНФОРМАЦИОННАЯ КАРТА </w:t>
      </w:r>
      <w:bookmarkEnd w:id="182"/>
      <w:bookmarkEnd w:id="183"/>
      <w:r w:rsidRPr="00CA0995">
        <w:rPr>
          <w:rStyle w:val="12"/>
          <w:rFonts w:ascii="Times New Roman" w:hAnsi="Times New Roman" w:cs="Times New Roman"/>
          <w:color w:val="auto"/>
          <w:sz w:val="24"/>
          <w:szCs w:val="24"/>
        </w:rPr>
        <w:t>ЗАКУПКИ</w:t>
      </w:r>
      <w:bookmarkEnd w:id="184"/>
    </w:p>
    <w:p w:rsidR="008F15CD" w:rsidRPr="00CA0995" w:rsidRDefault="008F15CD" w:rsidP="00CA0995">
      <w:pPr>
        <w:spacing w:after="0"/>
      </w:pPr>
    </w:p>
    <w:p w:rsidR="008F15CD" w:rsidRPr="00CA0995" w:rsidRDefault="008F15CD" w:rsidP="00CA0995">
      <w:pPr>
        <w:spacing w:after="0"/>
        <w:ind w:firstLine="567"/>
      </w:pPr>
      <w:r w:rsidRPr="00CA0995">
        <w:t xml:space="preserve">В части II «ИНФОРМАЦИОННАЯ КАРТА ЗАКУПКИ» содержится информация </w:t>
      </w:r>
      <w:r w:rsidRPr="00CA0995">
        <w:rPr>
          <w:kern w:val="28"/>
        </w:rPr>
        <w:t>для данно</w:t>
      </w:r>
      <w:r w:rsidR="001F55EB" w:rsidRPr="00CA0995">
        <w:rPr>
          <w:kern w:val="28"/>
        </w:rPr>
        <w:t>й</w:t>
      </w:r>
      <w:r w:rsidRPr="00CA0995">
        <w:rPr>
          <w:kern w:val="28"/>
        </w:rPr>
        <w:t xml:space="preserve"> конкретно</w:t>
      </w:r>
      <w:r w:rsidR="001F55EB" w:rsidRPr="00CA0995">
        <w:rPr>
          <w:kern w:val="28"/>
        </w:rPr>
        <w:t>й</w:t>
      </w:r>
      <w:r w:rsidRPr="00CA0995">
        <w:rPr>
          <w:kern w:val="28"/>
        </w:rPr>
        <w:t xml:space="preserve"> </w:t>
      </w:r>
      <w:r w:rsidR="001F55EB" w:rsidRPr="00CA0995">
        <w:rPr>
          <w:kern w:val="28"/>
        </w:rPr>
        <w:t>закупки</w:t>
      </w:r>
      <w:r w:rsidRPr="00CA0995">
        <w:rPr>
          <w:kern w:val="28"/>
        </w:rPr>
        <w:t>, которая уточняет, разъясняет и дополняет</w:t>
      </w:r>
      <w:r w:rsidRPr="00CA0995">
        <w:t xml:space="preserve"> положения части </w:t>
      </w:r>
      <w:hyperlink w:anchor="_ОБЩИЕ_ПОЛОЖЕНИЯ" w:history="1">
        <w:r w:rsidRPr="00CA0995">
          <w:rPr>
            <w:rStyle w:val="afe"/>
          </w:rPr>
          <w:t>«ОБЩИЕ УСЛОВИЯ ПРОВЕДЕНИЯ ЗАКУПКИ»</w:t>
        </w:r>
      </w:hyperlink>
      <w:r w:rsidRPr="00CA0995">
        <w:t xml:space="preserve">. </w:t>
      </w:r>
    </w:p>
    <w:p w:rsidR="008F15CD" w:rsidRPr="00CA0995" w:rsidRDefault="008F15CD" w:rsidP="00CA0995">
      <w:pPr>
        <w:tabs>
          <w:tab w:val="left" w:pos="567"/>
        </w:tabs>
        <w:spacing w:after="0"/>
        <w:ind w:firstLine="567"/>
      </w:pPr>
      <w:r w:rsidRPr="00CA0995">
        <w:t xml:space="preserve">При возникновении противоречия между положениями </w:t>
      </w:r>
      <w:hyperlink w:anchor="_ОБЩИЕ_УСЛОВИЯ_ПРОВЕДЕНИЯ" w:history="1">
        <w:r w:rsidRPr="00CA0995">
          <w:rPr>
            <w:rStyle w:val="afe"/>
          </w:rPr>
          <w:t xml:space="preserve">части </w:t>
        </w:r>
        <w:r w:rsidRPr="00CA0995">
          <w:rPr>
            <w:rStyle w:val="afe"/>
            <w:lang w:val="en-US"/>
          </w:rPr>
          <w:t>I</w:t>
        </w:r>
        <w:r w:rsidRPr="00CA0995">
          <w:rPr>
            <w:rStyle w:val="afe"/>
          </w:rPr>
          <w:t xml:space="preserve"> «ОБЩИЕ УСЛОВИЯ ПРОВЕДЕНИЯ ЗАКУПКИ»</w:t>
        </w:r>
      </w:hyperlink>
      <w:r w:rsidRPr="00CA0995">
        <w:t xml:space="preserve"> и части </w:t>
      </w:r>
      <w:hyperlink w:anchor="_ИНФОРМАЦИОННАЯ_КАРТА_ЗАКУПКИ" w:history="1">
        <w:r w:rsidRPr="00CA0995">
          <w:rPr>
            <w:rStyle w:val="afe"/>
          </w:rPr>
          <w:t>II «ИНФОРМАЦИОННАЯ КАРТА ЗАКУПКИ»</w:t>
        </w:r>
      </w:hyperlink>
      <w:r w:rsidRPr="00CA0995">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8F15CD" w:rsidRPr="00CA0995" w:rsidTr="003E030E">
        <w:trPr>
          <w:trHeight w:val="454"/>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Pr="0015791D" w:rsidRDefault="008F15CD" w:rsidP="0015791D">
            <w:pPr>
              <w:widowControl w:val="0"/>
              <w:spacing w:after="0"/>
              <w:jc w:val="center"/>
              <w:rPr>
                <w:b/>
              </w:rPr>
            </w:pPr>
            <w:r w:rsidRPr="0015791D">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Pr="0015791D" w:rsidRDefault="008F15CD" w:rsidP="0015791D">
            <w:pPr>
              <w:widowControl w:val="0"/>
              <w:tabs>
                <w:tab w:val="num" w:pos="630"/>
              </w:tabs>
              <w:spacing w:after="0"/>
              <w:ind w:hanging="13"/>
              <w:jc w:val="center"/>
              <w:rPr>
                <w:b/>
              </w:rPr>
            </w:pPr>
            <w:r w:rsidRPr="0015791D">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vAlign w:val="center"/>
            <w:hideMark/>
          </w:tcPr>
          <w:p w:rsidR="008F15CD" w:rsidRPr="0015791D" w:rsidRDefault="008F15CD" w:rsidP="0015791D">
            <w:pPr>
              <w:widowControl w:val="0"/>
              <w:spacing w:after="0"/>
              <w:jc w:val="center"/>
              <w:rPr>
                <w:b/>
              </w:rPr>
            </w:pPr>
            <w:r w:rsidRPr="0015791D">
              <w:rPr>
                <w:b/>
              </w:rPr>
              <w:t>Информация</w:t>
            </w:r>
          </w:p>
        </w:tc>
      </w:tr>
      <w:tr w:rsidR="008F15C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15791D" w:rsidRDefault="008F15CD"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15791D" w:rsidRDefault="008F15CD" w:rsidP="0015791D">
            <w:pPr>
              <w:widowControl w:val="0"/>
              <w:tabs>
                <w:tab w:val="num" w:pos="205"/>
              </w:tabs>
              <w:spacing w:after="0"/>
              <w:ind w:hanging="13"/>
            </w:pPr>
            <w:r w:rsidRPr="0015791D">
              <w:t>Способ закупки</w:t>
            </w:r>
            <w:r w:rsidR="00947B15" w:rsidRPr="0015791D">
              <w:t>, номер позиции Плана закупки.</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947B15" w:rsidRPr="002A27FC" w:rsidRDefault="00947B15" w:rsidP="0015791D">
            <w:pPr>
              <w:widowControl w:val="0"/>
              <w:spacing w:after="0"/>
            </w:pPr>
            <w:r w:rsidRPr="002A27FC">
              <w:t xml:space="preserve">Запрос </w:t>
            </w:r>
            <w:r w:rsidR="00F82FB9" w:rsidRPr="002A27FC">
              <w:t>котировок в электронной форме, участниками которого могут быть только субъект</w:t>
            </w:r>
            <w:r w:rsidR="00291C80" w:rsidRPr="002A27FC">
              <w:t>ы</w:t>
            </w:r>
            <w:r w:rsidR="00F82FB9" w:rsidRPr="002A27FC">
              <w:t xml:space="preserve"> малого и среднего предпринимательства</w:t>
            </w:r>
            <w:r w:rsidR="001A65BD" w:rsidRPr="002A27FC">
              <w:t>.</w:t>
            </w:r>
            <w:r w:rsidR="00F82FB9" w:rsidRPr="002A27FC">
              <w:t xml:space="preserve"> </w:t>
            </w:r>
          </w:p>
          <w:p w:rsidR="008F15CD" w:rsidRPr="002A27FC" w:rsidRDefault="00936F77" w:rsidP="00436C2A">
            <w:pPr>
              <w:widowControl w:val="0"/>
              <w:spacing w:after="0"/>
            </w:pPr>
            <w:r w:rsidRPr="002A27FC">
              <w:t>Номер позиции Плана закупки ПАО «Росс</w:t>
            </w:r>
            <w:r w:rsidR="00436C2A" w:rsidRPr="002A27FC">
              <w:t xml:space="preserve">ети Северо-Запад» на 2023 год:: </w:t>
            </w:r>
            <w:r w:rsidR="00724636">
              <w:rPr>
                <w:spacing w:val="7"/>
              </w:rPr>
              <w:t>972</w:t>
            </w:r>
          </w:p>
        </w:tc>
      </w:tr>
      <w:tr w:rsidR="008F15CD" w:rsidRPr="002A27FC"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15791D" w:rsidRDefault="008F15CD"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15791D" w:rsidRDefault="008F15CD" w:rsidP="0015791D">
            <w:pPr>
              <w:pStyle w:val="31"/>
              <w:keepNext w:val="0"/>
              <w:widowControl w:val="0"/>
              <w:tabs>
                <w:tab w:val="clear" w:pos="312"/>
                <w:tab w:val="num" w:pos="630"/>
              </w:tabs>
              <w:spacing w:before="0" w:after="0"/>
              <w:ind w:left="0" w:hanging="13"/>
              <w:rPr>
                <w:rFonts w:ascii="Times New Roman" w:hAnsi="Times New Roman" w:cs="Times New Roman"/>
              </w:rPr>
            </w:pPr>
            <w:bookmarkStart w:id="185" w:name="_Наименование,_место_нахождения,"/>
            <w:bookmarkEnd w:id="185"/>
            <w:r w:rsidRPr="0015791D">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 ответственный за заключение договора</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436C2A" w:rsidRPr="002A27FC" w:rsidRDefault="00436C2A" w:rsidP="00436C2A">
            <w:pPr>
              <w:spacing w:after="0"/>
              <w:rPr>
                <w:b/>
              </w:rPr>
            </w:pPr>
            <w:r w:rsidRPr="002A27FC">
              <w:rPr>
                <w:b/>
              </w:rPr>
              <w:t xml:space="preserve">Наименование Заказчика: </w:t>
            </w:r>
          </w:p>
          <w:p w:rsidR="00436C2A" w:rsidRPr="002A27FC" w:rsidRDefault="00436C2A" w:rsidP="00436C2A">
            <w:pPr>
              <w:spacing w:after="0"/>
            </w:pPr>
            <w:r w:rsidRPr="002A27FC">
              <w:t>ПАО «Россети Северо-Запада»</w:t>
            </w:r>
          </w:p>
          <w:p w:rsidR="00436C2A" w:rsidRPr="002A27FC" w:rsidRDefault="00436C2A" w:rsidP="00436C2A">
            <w:pPr>
              <w:spacing w:after="0"/>
              <w:rPr>
                <w:b/>
              </w:rPr>
            </w:pPr>
            <w:r w:rsidRPr="002A27FC">
              <w:rPr>
                <w:b/>
              </w:rPr>
              <w:t xml:space="preserve">Адрес местонахождения Заказчика: </w:t>
            </w:r>
          </w:p>
          <w:p w:rsidR="00436C2A" w:rsidRPr="002A27FC" w:rsidRDefault="00436C2A" w:rsidP="00436C2A">
            <w:pPr>
              <w:spacing w:after="0"/>
            </w:pPr>
            <w:r w:rsidRPr="002A27FC">
              <w:t xml:space="preserve">196247, Россия, г. Санкт-Петербург, площадь Конституции д.3, литер А, помещение 16Н </w:t>
            </w:r>
          </w:p>
          <w:p w:rsidR="00436C2A" w:rsidRPr="002A27FC" w:rsidRDefault="00436C2A" w:rsidP="00436C2A">
            <w:pPr>
              <w:spacing w:after="0"/>
              <w:rPr>
                <w:b/>
              </w:rPr>
            </w:pPr>
            <w:r w:rsidRPr="002A27FC">
              <w:rPr>
                <w:b/>
              </w:rPr>
              <w:t>Почтовый адрес Заказчика:</w:t>
            </w:r>
          </w:p>
          <w:p w:rsidR="00436C2A" w:rsidRPr="002A27FC" w:rsidRDefault="00436C2A" w:rsidP="00436C2A">
            <w:pPr>
              <w:spacing w:after="0"/>
            </w:pPr>
            <w:r w:rsidRPr="002A27FC">
              <w:t xml:space="preserve">163000, г.Архангельск, ул.Свободы, д.3 </w:t>
            </w:r>
          </w:p>
          <w:p w:rsidR="00436C2A" w:rsidRPr="002A27FC" w:rsidRDefault="00436C2A" w:rsidP="00436C2A">
            <w:pPr>
              <w:spacing w:after="0"/>
              <w:rPr>
                <w:b/>
              </w:rPr>
            </w:pPr>
            <w:r w:rsidRPr="002A27FC">
              <w:rPr>
                <w:b/>
              </w:rPr>
              <w:t>Контактные лица:</w:t>
            </w:r>
          </w:p>
          <w:p w:rsidR="00436C2A" w:rsidRPr="002A27FC" w:rsidRDefault="00436C2A" w:rsidP="00436C2A">
            <w:pPr>
              <w:spacing w:after="0"/>
              <w:rPr>
                <w:b/>
                <w:lang w:val="en-US"/>
              </w:rPr>
            </w:pPr>
            <w:r w:rsidRPr="002A27FC">
              <w:rPr>
                <w:u w:val="single"/>
              </w:rPr>
              <w:t xml:space="preserve">по вопросам о процедурах закупки: </w:t>
            </w:r>
            <w:r w:rsidRPr="002A27FC">
              <w:t xml:space="preserve">начальник отдела конкурсных закупок управления логистики и МТО Архангельского филиала ПАО «Россети Северо-Запад»  Лобов  Сергей  Валерьевич, тел. </w:t>
            </w:r>
            <w:r w:rsidRPr="002A27FC">
              <w:rPr>
                <w:lang w:val="en-US"/>
              </w:rPr>
              <w:t xml:space="preserve">(8182) 676-260, e-mail: </w:t>
            </w:r>
            <w:hyperlink r:id="rId30" w:history="1">
              <w:r w:rsidRPr="002A27FC">
                <w:rPr>
                  <w:rStyle w:val="afe"/>
                  <w:color w:val="auto"/>
                  <w:lang w:val="en-US"/>
                </w:rPr>
                <w:t>slobov@arhen.ru</w:t>
              </w:r>
            </w:hyperlink>
            <w:r w:rsidRPr="002A27FC">
              <w:rPr>
                <w:rStyle w:val="afe"/>
                <w:color w:val="auto"/>
                <w:lang w:val="en-US"/>
              </w:rPr>
              <w:t>;</w:t>
            </w:r>
          </w:p>
          <w:p w:rsidR="00436C2A" w:rsidRPr="002A27FC" w:rsidRDefault="00436C2A" w:rsidP="00436C2A">
            <w:pPr>
              <w:spacing w:after="0"/>
              <w:rPr>
                <w:b/>
                <w:lang w:val="en-US"/>
              </w:rPr>
            </w:pPr>
            <w:r w:rsidRPr="002A27FC">
              <w:t>ответственный</w:t>
            </w:r>
            <w:r w:rsidRPr="007A25B2">
              <w:t xml:space="preserve"> </w:t>
            </w:r>
            <w:r w:rsidRPr="002A27FC">
              <w:t>секретарь</w:t>
            </w:r>
            <w:r w:rsidRPr="007A25B2">
              <w:t xml:space="preserve"> – </w:t>
            </w:r>
            <w:r w:rsidR="00724636" w:rsidRPr="007A25B2">
              <w:t>ведущий инженер отдела конкурсных закупок управления логистики и МТО</w:t>
            </w:r>
            <w:r w:rsidRPr="007A25B2">
              <w:t xml:space="preserve"> </w:t>
            </w:r>
            <w:r w:rsidR="00724636" w:rsidRPr="007A25B2">
              <w:t>Редченкова Н.И.</w:t>
            </w:r>
            <w:r w:rsidRPr="007A25B2">
              <w:t xml:space="preserve">, </w:t>
            </w:r>
            <w:r w:rsidRPr="002A27FC">
              <w:t>тел</w:t>
            </w:r>
            <w:r w:rsidRPr="007A25B2">
              <w:t xml:space="preserve">. </w:t>
            </w:r>
            <w:r w:rsidR="00724636">
              <w:rPr>
                <w:lang w:val="en-US"/>
              </w:rPr>
              <w:t>(8182)676-309</w:t>
            </w:r>
            <w:r w:rsidRPr="002A27FC">
              <w:rPr>
                <w:lang w:val="en-US"/>
              </w:rPr>
              <w:t xml:space="preserve">, e-mail: </w:t>
            </w:r>
            <w:bookmarkStart w:id="186" w:name="Par51"/>
            <w:r w:rsidR="00724636">
              <w:rPr>
                <w:lang w:val="en-US"/>
              </w:rPr>
              <w:t>redchenkova@arhen.ru</w:t>
            </w:r>
            <w:r w:rsidRPr="002A27FC">
              <w:rPr>
                <w:b/>
                <w:lang w:val="en-US"/>
              </w:rPr>
              <w:t xml:space="preserve"> </w:t>
            </w:r>
          </w:p>
          <w:p w:rsidR="00436C2A" w:rsidRPr="002A27FC" w:rsidRDefault="00436C2A" w:rsidP="00436C2A">
            <w:pPr>
              <w:spacing w:after="0"/>
              <w:rPr>
                <w:b/>
              </w:rPr>
            </w:pPr>
            <w:r w:rsidRPr="002A27FC">
              <w:rPr>
                <w:b/>
              </w:rPr>
              <w:t xml:space="preserve">Ответственный за заключение договора: </w:t>
            </w:r>
          </w:p>
          <w:p w:rsidR="00436C2A" w:rsidRPr="002A27FC" w:rsidRDefault="00436C2A" w:rsidP="00436C2A">
            <w:pPr>
              <w:spacing w:after="0"/>
              <w:rPr>
                <w:b/>
              </w:rPr>
            </w:pPr>
            <w:r w:rsidRPr="002A27FC">
              <w:t xml:space="preserve">По вопросам заключения договора обращаться к </w:t>
            </w:r>
          </w:p>
          <w:bookmarkEnd w:id="186"/>
          <w:p w:rsidR="003C5EF1" w:rsidRPr="002A27FC" w:rsidRDefault="00724636" w:rsidP="00436C2A">
            <w:pPr>
              <w:pStyle w:val="121"/>
              <w:widowControl w:val="0"/>
              <w:suppressAutoHyphens w:val="0"/>
              <w:jc w:val="both"/>
              <w:rPr>
                <w:szCs w:val="24"/>
                <w:lang w:val="en-US"/>
              </w:rPr>
            </w:pPr>
            <w:r w:rsidRPr="007A25B2">
              <w:rPr>
                <w:szCs w:val="24"/>
              </w:rPr>
              <w:t xml:space="preserve">начальнику управления капитального строительства </w:t>
            </w:r>
            <w:r w:rsidR="00436C2A" w:rsidRPr="007A25B2">
              <w:rPr>
                <w:szCs w:val="24"/>
              </w:rPr>
              <w:t xml:space="preserve"> </w:t>
            </w:r>
            <w:r w:rsidRPr="007A25B2">
              <w:rPr>
                <w:noProof/>
                <w:szCs w:val="24"/>
              </w:rPr>
              <w:t>Зарубину И.В.</w:t>
            </w:r>
            <w:r w:rsidR="00436C2A" w:rsidRPr="007A25B2">
              <w:rPr>
                <w:szCs w:val="24"/>
              </w:rPr>
              <w:t xml:space="preserve">, </w:t>
            </w:r>
            <w:r w:rsidR="00436C2A" w:rsidRPr="002A27FC">
              <w:rPr>
                <w:noProof/>
                <w:szCs w:val="24"/>
              </w:rPr>
              <w:t>тел</w:t>
            </w:r>
            <w:r w:rsidR="00436C2A" w:rsidRPr="007A25B2">
              <w:rPr>
                <w:noProof/>
                <w:szCs w:val="24"/>
              </w:rPr>
              <w:t xml:space="preserve">. </w:t>
            </w:r>
            <w:r>
              <w:rPr>
                <w:noProof/>
                <w:szCs w:val="24"/>
                <w:lang w:val="en-US"/>
              </w:rPr>
              <w:t>(8182) 676-364</w:t>
            </w:r>
            <w:r w:rsidR="00436C2A" w:rsidRPr="002A27FC">
              <w:rPr>
                <w:noProof/>
                <w:szCs w:val="24"/>
                <w:lang w:val="en-US"/>
              </w:rPr>
              <w:t xml:space="preserve">, e-mail: </w:t>
            </w:r>
            <w:r>
              <w:rPr>
                <w:noProof/>
                <w:szCs w:val="24"/>
                <w:lang w:val="en-US"/>
              </w:rPr>
              <w:t>zarubin@arhen.ru</w:t>
            </w:r>
          </w:p>
        </w:tc>
      </w:tr>
      <w:tr w:rsidR="00CA298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CA298D" w:rsidRPr="00436C2A" w:rsidRDefault="00CA298D" w:rsidP="00CA298D">
            <w:pPr>
              <w:pStyle w:val="affffb"/>
              <w:widowControl w:val="0"/>
              <w:numPr>
                <w:ilvl w:val="0"/>
                <w:numId w:val="13"/>
              </w:numPr>
              <w:ind w:hanging="828"/>
              <w:contextualSpacing/>
              <w:jc w:val="both"/>
              <w:rPr>
                <w:b/>
                <w:lang w:val="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A298D" w:rsidRPr="0015791D" w:rsidRDefault="00CA298D" w:rsidP="00CA298D">
            <w:pPr>
              <w:pStyle w:val="31"/>
              <w:keepNext w:val="0"/>
              <w:widowControl w:val="0"/>
              <w:tabs>
                <w:tab w:val="clear" w:pos="312"/>
                <w:tab w:val="num" w:pos="630"/>
              </w:tabs>
              <w:spacing w:before="0" w:after="0"/>
              <w:ind w:left="0" w:hanging="13"/>
              <w:rPr>
                <w:rFonts w:ascii="Times New Roman" w:hAnsi="Times New Roman" w:cs="Times New Roman"/>
              </w:rPr>
            </w:pPr>
            <w:bookmarkStart w:id="187" w:name="_Предмет_договора_с"/>
            <w:bookmarkEnd w:id="187"/>
            <w:r w:rsidRPr="00C61B73">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CA298D" w:rsidRDefault="00CA298D" w:rsidP="00CA298D">
            <w:pPr>
              <w:spacing w:after="0"/>
            </w:pPr>
            <w:r w:rsidRPr="008A58C8">
              <w:rPr>
                <w:b/>
              </w:rPr>
              <w:t>Предмет договора:</w:t>
            </w:r>
            <w:r w:rsidRPr="008A58C8">
              <w:t xml:space="preserve"> </w:t>
            </w:r>
            <w:r w:rsidR="00724636">
              <w:t>на выполнение строительно-монтажных работ</w:t>
            </w:r>
            <w:r w:rsidR="00436C2A" w:rsidRPr="002A27FC">
              <w:t xml:space="preserve"> </w:t>
            </w:r>
            <w:r w:rsidR="00724636">
              <w:t>по объекту «Строительство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20.07.2022), 002-11-2-02.41-2699» для нужд ПО "АЭС" Архангельского филиала ПАО "Россети Северо-Запад"</w:t>
            </w:r>
            <w:r w:rsidRPr="002A27FC">
              <w:t xml:space="preserve">. </w:t>
            </w:r>
          </w:p>
          <w:p w:rsidR="00CA298D" w:rsidRDefault="00CA298D" w:rsidP="00CA298D">
            <w:pPr>
              <w:spacing w:after="0"/>
            </w:pPr>
          </w:p>
          <w:p w:rsidR="00CA298D" w:rsidRPr="0015791D" w:rsidRDefault="00CA298D" w:rsidP="00D460D5">
            <w:pPr>
              <w:widowControl w:val="0"/>
              <w:spacing w:after="0"/>
            </w:pPr>
            <w:r>
              <w:t>Количество поставляемого товара/объем выполняемой работы/объем оказываемой услуги</w:t>
            </w:r>
            <w:r w:rsidRPr="008A58C8">
              <w:t xml:space="preserve"> и описание предмета закупки в соответствии с </w:t>
            </w:r>
            <w:hyperlink r:id="rId31" w:history="1">
              <w:r w:rsidRPr="008F4497">
                <w:rPr>
                  <w:rStyle w:val="afe"/>
                </w:rPr>
                <w:t xml:space="preserve">частью 6.1 статьи 3 </w:t>
              </w:r>
              <w:r w:rsidR="00D460D5" w:rsidRPr="00D460D5">
                <w:rPr>
                  <w:rStyle w:val="afe"/>
                </w:rPr>
                <w:t>Закон</w:t>
              </w:r>
              <w:r w:rsidR="00D460D5">
                <w:rPr>
                  <w:rStyle w:val="afe"/>
                </w:rPr>
                <w:t>а</w:t>
              </w:r>
              <w:r w:rsidR="00D460D5" w:rsidRPr="00D460D5">
                <w:rPr>
                  <w:rStyle w:val="afe"/>
                </w:rPr>
                <w:t xml:space="preserve"> 223-ФЗ </w:t>
              </w:r>
            </w:hyperlink>
            <w:r w:rsidRPr="008A58C8">
              <w:t xml:space="preserve">установлено в разделе </w:t>
            </w:r>
            <w:hyperlink w:anchor="_ТЕХНИЧЕСКАЯ_ЧАСТЬ" w:history="1">
              <w:r w:rsidRPr="008F4497">
                <w:rPr>
                  <w:rStyle w:val="afe"/>
                  <w:lang w:val="en-US"/>
                </w:rPr>
                <w:t>V</w:t>
              </w:r>
              <w:r w:rsidRPr="008F4497">
                <w:rPr>
                  <w:rStyle w:val="afe"/>
                </w:rPr>
                <w:t xml:space="preserve"> «Техническая часть»</w:t>
              </w:r>
            </w:hyperlink>
            <w:r w:rsidRPr="008A58C8">
              <w:t xml:space="preserve"> извещения о закупке. Все указания в настоящем извещении о закупке на товарные знаки, знаки </w:t>
            </w:r>
            <w:r w:rsidRPr="008A58C8">
              <w:lastRenderedPageBreak/>
              <w:t>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p>
        </w:tc>
      </w:tr>
      <w:tr w:rsidR="00CA298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CA298D" w:rsidRPr="0015791D" w:rsidRDefault="00CA298D" w:rsidP="00CA298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A298D" w:rsidRPr="0015791D" w:rsidRDefault="00CA298D" w:rsidP="00CA298D">
            <w:pPr>
              <w:pStyle w:val="31"/>
              <w:keepNext w:val="0"/>
              <w:widowControl w:val="0"/>
              <w:tabs>
                <w:tab w:val="clear" w:pos="312"/>
                <w:tab w:val="num" w:pos="630"/>
              </w:tabs>
              <w:spacing w:before="0" w:after="0"/>
              <w:ind w:left="0" w:hanging="13"/>
              <w:rPr>
                <w:rFonts w:ascii="Times New Roman" w:hAnsi="Times New Roman" w:cs="Times New Roman"/>
              </w:rPr>
            </w:pPr>
            <w:bookmarkStart w:id="188" w:name="_Место_поставки_товара/"/>
            <w:bookmarkEnd w:id="188"/>
            <w:r w:rsidRPr="00C61B73">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CA298D" w:rsidRPr="0015791D" w:rsidRDefault="00CA298D" w:rsidP="00CA298D">
            <w:pPr>
              <w:widowControl w:val="0"/>
              <w:spacing w:after="0"/>
              <w:rPr>
                <w:b/>
                <w:highlight w:val="yellow"/>
              </w:rPr>
            </w:pPr>
            <w:r w:rsidRPr="008A58C8">
              <w:t xml:space="preserve">В соответствии с разделом </w:t>
            </w:r>
            <w:hyperlink w:anchor="_ТЕХНИЧЕСКАЯ_ЧАСТЬ" w:history="1">
              <w:r w:rsidRPr="008F4497">
                <w:rPr>
                  <w:rStyle w:val="afe"/>
                </w:rPr>
                <w:t>V «Техническая часть»</w:t>
              </w:r>
            </w:hyperlink>
            <w:r w:rsidRPr="008A58C8">
              <w:t xml:space="preserve"> и разделом </w:t>
            </w:r>
            <w:hyperlink w:anchor="_ФОРМА_15._Справка" w:history="1">
              <w:r w:rsidRPr="008F4497">
                <w:rPr>
                  <w:rStyle w:val="afe"/>
                </w:rPr>
                <w:t>IV «Проект договора»</w:t>
              </w:r>
            </w:hyperlink>
            <w:r w:rsidRPr="008A58C8">
              <w:t xml:space="preserve"> настоящего извещения о закупке.</w:t>
            </w:r>
          </w:p>
        </w:tc>
      </w:tr>
      <w:tr w:rsidR="008F15C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15791D" w:rsidRDefault="008F15CD"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15791D" w:rsidRDefault="008A3675" w:rsidP="00C55E1D">
            <w:pPr>
              <w:pStyle w:val="31"/>
              <w:keepNext w:val="0"/>
              <w:widowControl w:val="0"/>
              <w:tabs>
                <w:tab w:val="clear" w:pos="312"/>
                <w:tab w:val="num" w:pos="630"/>
              </w:tabs>
              <w:spacing w:before="0" w:after="0"/>
              <w:ind w:left="0" w:hanging="13"/>
              <w:rPr>
                <w:rFonts w:ascii="Times New Roman" w:hAnsi="Times New Roman" w:cs="Times New Roman"/>
              </w:rPr>
            </w:pPr>
            <w:bookmarkStart w:id="189" w:name="_Сроки_поставки_товара/"/>
            <w:bookmarkEnd w:id="189"/>
            <w:r w:rsidRPr="008A3675">
              <w:rPr>
                <w:rFonts w:ascii="Times New Roman" w:hAnsi="Times New Roman" w:cs="Times New Roman"/>
                <w:b w:val="0"/>
                <w:bCs w:val="0"/>
              </w:rPr>
              <w:t>Сроки (период) поставки товара/ выполнения работ/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A679D0" w:rsidRPr="0015791D" w:rsidRDefault="007D13C3" w:rsidP="0015791D">
            <w:pPr>
              <w:widowControl w:val="0"/>
              <w:spacing w:after="0"/>
            </w:pPr>
            <w:r w:rsidRPr="008A58C8">
              <w:t xml:space="preserve">В соответствии с разделом </w:t>
            </w:r>
            <w:hyperlink w:anchor="_ТЕХНИЧЕСКАЯ_ЧАСТЬ" w:history="1">
              <w:r w:rsidRPr="008F4497">
                <w:rPr>
                  <w:rStyle w:val="afe"/>
                </w:rPr>
                <w:t>V «Техническая часть»</w:t>
              </w:r>
            </w:hyperlink>
            <w:r w:rsidRPr="008A58C8">
              <w:t xml:space="preserve"> и разделом </w:t>
            </w:r>
            <w:hyperlink w:anchor="_ФОРМА_15._Справка" w:history="1">
              <w:r w:rsidRPr="008F4497">
                <w:rPr>
                  <w:rStyle w:val="afe"/>
                </w:rPr>
                <w:t>IV «Проект договора»</w:t>
              </w:r>
            </w:hyperlink>
            <w:r w:rsidRPr="008A58C8">
              <w:t xml:space="preserve"> настоящего извещения о закупке.</w:t>
            </w:r>
          </w:p>
        </w:tc>
      </w:tr>
      <w:tr w:rsidR="008F15C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15791D" w:rsidRDefault="008F15CD"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15791D" w:rsidRDefault="008F15CD" w:rsidP="00C55E1D">
            <w:pPr>
              <w:pStyle w:val="31"/>
              <w:keepNext w:val="0"/>
              <w:widowControl w:val="0"/>
              <w:tabs>
                <w:tab w:val="clear" w:pos="312"/>
                <w:tab w:val="num" w:pos="630"/>
              </w:tabs>
              <w:spacing w:before="0" w:after="0"/>
              <w:ind w:left="0" w:hanging="13"/>
              <w:rPr>
                <w:rFonts w:ascii="Times New Roman" w:hAnsi="Times New Roman" w:cs="Times New Roman"/>
              </w:rPr>
            </w:pPr>
            <w:bookmarkStart w:id="190" w:name="_Форма,_сроки_и"/>
            <w:bookmarkEnd w:id="190"/>
            <w:r w:rsidRPr="0015791D">
              <w:rPr>
                <w:rFonts w:ascii="Times New Roman" w:hAnsi="Times New Roman" w:cs="Times New Roman"/>
                <w:b w:val="0"/>
                <w:bCs w:val="0"/>
              </w:rPr>
              <w:t xml:space="preserve">Форма, сроки и порядок оплаты </w:t>
            </w:r>
            <w:r w:rsidR="00DD106B">
              <w:rPr>
                <w:rFonts w:ascii="Times New Roman" w:hAnsi="Times New Roman" w:cs="Times New Roman"/>
                <w:b w:val="0"/>
                <w:bCs w:val="0"/>
              </w:rPr>
              <w:t xml:space="preserve">товара, </w:t>
            </w:r>
            <w:r w:rsidRPr="0015791D">
              <w:rPr>
                <w:rFonts w:ascii="Times New Roman" w:hAnsi="Times New Roman" w:cs="Times New Roman"/>
                <w:b w:val="0"/>
                <w:bCs w:val="0"/>
              </w:rPr>
              <w:t>работы</w:t>
            </w:r>
            <w:r w:rsidR="00DD106B">
              <w:rPr>
                <w:rFonts w:ascii="Times New Roman" w:hAnsi="Times New Roman" w:cs="Times New Roman"/>
                <w:b w:val="0"/>
                <w:bCs w:val="0"/>
              </w:rPr>
              <w:t>, услуги</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8F15CD" w:rsidRPr="0015791D" w:rsidRDefault="00DD106B" w:rsidP="00C55E1D">
            <w:pPr>
              <w:widowControl w:val="0"/>
              <w:spacing w:after="0"/>
              <w:rPr>
                <w:snapToGrid w:val="0"/>
              </w:rPr>
            </w:pPr>
            <w:r w:rsidRPr="00DD106B">
              <w:t xml:space="preserve">В соответствии с разделом </w:t>
            </w:r>
            <w:hyperlink w:anchor="_ТЕХНИЧЕСКАЯ_ЧАСТЬ" w:history="1">
              <w:r w:rsidRPr="00DD106B">
                <w:rPr>
                  <w:rStyle w:val="afe"/>
                </w:rPr>
                <w:t>V «Техническая часть»</w:t>
              </w:r>
            </w:hyperlink>
            <w:r w:rsidRPr="00DD106B">
              <w:t xml:space="preserve"> и разделом </w:t>
            </w:r>
            <w:hyperlink w:anchor="_ФОРМА_15._Справка" w:history="1">
              <w:r w:rsidRPr="00DD106B">
                <w:rPr>
                  <w:rStyle w:val="afe"/>
                </w:rPr>
                <w:t>IV «Проект договора»</w:t>
              </w:r>
            </w:hyperlink>
            <w:r w:rsidRPr="00DD106B">
              <w:t xml:space="preserve"> настоящего извещения о закупке.</w:t>
            </w:r>
          </w:p>
        </w:tc>
      </w:tr>
      <w:tr w:rsidR="008F15C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15791D" w:rsidRDefault="008F15CD"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15791D" w:rsidRDefault="000A7490" w:rsidP="00C55E1D">
            <w:pPr>
              <w:pStyle w:val="31"/>
              <w:keepNext w:val="0"/>
              <w:widowControl w:val="0"/>
              <w:tabs>
                <w:tab w:val="clear" w:pos="312"/>
                <w:tab w:val="num" w:pos="630"/>
              </w:tabs>
              <w:spacing w:before="0" w:after="0"/>
              <w:ind w:left="0" w:hanging="13"/>
              <w:rPr>
                <w:rFonts w:ascii="Times New Roman" w:hAnsi="Times New Roman" w:cs="Times New Roman"/>
              </w:rPr>
            </w:pPr>
            <w:bookmarkStart w:id="191" w:name="_Сведения_о_начальной"/>
            <w:bookmarkEnd w:id="191"/>
            <w:r w:rsidRPr="000A7490">
              <w:rPr>
                <w:rFonts w:ascii="Times New Roman" w:hAnsi="Times New Roman" w:cs="Times New Roman"/>
                <w:b w:val="0"/>
                <w:bCs w:val="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C55E1D" w:rsidRPr="008A58C8" w:rsidRDefault="00C55E1D" w:rsidP="00C55E1D">
            <w:pPr>
              <w:tabs>
                <w:tab w:val="left" w:pos="708"/>
              </w:tabs>
              <w:autoSpaceDE w:val="0"/>
              <w:autoSpaceDN w:val="0"/>
              <w:spacing w:after="0"/>
            </w:pPr>
            <w:r w:rsidRPr="008A58C8">
              <w:t xml:space="preserve">Обоснование начальной (максимальной) цены договора приведено в разделе </w:t>
            </w:r>
            <w:hyperlink w:anchor="_ОБОСНОВАНИЕ_НМЦ" w:history="1">
              <w:r w:rsidRPr="008F4497">
                <w:rPr>
                  <w:rStyle w:val="afe"/>
                </w:rPr>
                <w:t>VI «Обоснование начальной (максимальной» цены договора»</w:t>
              </w:r>
            </w:hyperlink>
            <w:r w:rsidRPr="008A58C8">
              <w:t xml:space="preserve"> настоящего извещения.</w:t>
            </w:r>
          </w:p>
          <w:p w:rsidR="002A27FC" w:rsidRDefault="00C55E1D" w:rsidP="002A27FC">
            <w:pPr>
              <w:tabs>
                <w:tab w:val="left" w:pos="708"/>
              </w:tabs>
              <w:autoSpaceDE w:val="0"/>
              <w:autoSpaceDN w:val="0"/>
              <w:spacing w:after="0"/>
            </w:pPr>
            <w:r w:rsidRPr="008A58C8">
              <w:t>Начальная (максимальная) цена договора (цена лота) составляет:</w:t>
            </w:r>
          </w:p>
          <w:p w:rsidR="00C55E1D" w:rsidRPr="00436C2A" w:rsidRDefault="00724636" w:rsidP="002A27FC">
            <w:pPr>
              <w:tabs>
                <w:tab w:val="left" w:pos="708"/>
              </w:tabs>
              <w:autoSpaceDE w:val="0"/>
              <w:autoSpaceDN w:val="0"/>
              <w:spacing w:after="0"/>
              <w:rPr>
                <w:b/>
                <w:color w:val="FF0000"/>
                <w:shd w:val="clear" w:color="auto" w:fill="DEEAF6"/>
              </w:rPr>
            </w:pPr>
            <w:r>
              <w:rPr>
                <w:b/>
                <w:color w:val="FF0000"/>
              </w:rPr>
              <w:t xml:space="preserve"> 849 347,69</w:t>
            </w:r>
            <w:r w:rsidR="00436C2A" w:rsidRPr="00436C2A">
              <w:rPr>
                <w:b/>
                <w:color w:val="FF0000"/>
              </w:rPr>
              <w:t xml:space="preserve"> рублей без НДС/</w:t>
            </w:r>
            <w:r>
              <w:rPr>
                <w:b/>
                <w:color w:val="FF0000"/>
              </w:rPr>
              <w:t>1 019 217,23</w:t>
            </w:r>
            <w:r w:rsidR="00436C2A" w:rsidRPr="00436C2A">
              <w:rPr>
                <w:b/>
                <w:color w:val="FF0000"/>
              </w:rPr>
              <w:t xml:space="preserve"> рублей с НДС</w:t>
            </w:r>
            <w:r w:rsidR="00C55E1D" w:rsidRPr="00436C2A">
              <w:rPr>
                <w:b/>
                <w:color w:val="FF0000"/>
              </w:rPr>
              <w:t>.</w:t>
            </w:r>
            <w:r w:rsidR="00C55E1D" w:rsidRPr="00436C2A">
              <w:rPr>
                <w:b/>
                <w:color w:val="FF0000"/>
                <w:shd w:val="clear" w:color="auto" w:fill="DEEAF6"/>
              </w:rPr>
              <w:t xml:space="preserve"> </w:t>
            </w:r>
          </w:p>
          <w:p w:rsidR="008F15CD" w:rsidRPr="0015791D" w:rsidRDefault="00C55E1D" w:rsidP="00C55E1D">
            <w:pPr>
              <w:widowControl w:val="0"/>
              <w:spacing w:after="0"/>
              <w:rPr>
                <w:rFonts w:eastAsiaTheme="minorHAnsi"/>
                <w:b/>
              </w:rPr>
            </w:pPr>
            <w:r w:rsidRPr="008A58C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DD106B">
              <w:rPr>
                <w:rFonts w:eastAsia="Calibri"/>
              </w:rPr>
              <w:t xml:space="preserve"> (подрядчик, исполнитель)</w:t>
            </w:r>
            <w:r w:rsidRPr="008A58C8">
              <w:rPr>
                <w:rFonts w:eastAsia="Calibri"/>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505C1"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C505C1" w:rsidRPr="0015791D" w:rsidRDefault="00C505C1" w:rsidP="001579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505C1" w:rsidRPr="0015791D" w:rsidRDefault="00C505C1" w:rsidP="0015791D">
            <w:pPr>
              <w:pStyle w:val="31"/>
              <w:keepNext w:val="0"/>
              <w:widowControl w:val="0"/>
              <w:tabs>
                <w:tab w:val="clear" w:pos="312"/>
                <w:tab w:val="num" w:pos="630"/>
              </w:tabs>
              <w:spacing w:before="0" w:after="0"/>
              <w:ind w:left="0" w:hanging="13"/>
              <w:rPr>
                <w:rFonts w:ascii="Times New Roman" w:hAnsi="Times New Roman" w:cs="Times New Roman"/>
                <w:b w:val="0"/>
                <w:bCs w:val="0"/>
              </w:rPr>
            </w:pPr>
            <w:r w:rsidRPr="0015791D">
              <w:rPr>
                <w:rFonts w:ascii="Times New Roman" w:hAnsi="Times New Roman" w:cs="Times New Roman"/>
                <w:b w:val="0"/>
                <w:bCs w:val="0"/>
              </w:rPr>
              <w:t>Срок, место и порядок предоставления извещения о закупке, размер, порядок и сроки внесения платы, взимаемой Заказчиком за предоставление извещения о закупке, если такая плата установлена Заказчиком, за исключением случаев предоставления извещения о закупке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C55E1D" w:rsidRPr="000D2FFE" w:rsidRDefault="00C55E1D" w:rsidP="00C55E1D">
            <w:pPr>
              <w:rPr>
                <w:lang w:eastAsia="en-US"/>
              </w:rPr>
            </w:pPr>
            <w:r w:rsidRPr="000D2FFE">
              <w:rPr>
                <w:lang w:eastAsia="en-US"/>
              </w:rP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w:t>
            </w:r>
            <w:hyperlink r:id="rId32" w:history="1">
              <w:r w:rsidRPr="000D2FFE">
                <w:rPr>
                  <w:rStyle w:val="afe"/>
                  <w:lang w:eastAsia="en-US"/>
                </w:rPr>
                <w:t>www.zakupki.gov.ru</w:t>
              </w:r>
            </w:hyperlink>
            <w:r w:rsidRPr="000D2FFE">
              <w:rPr>
                <w:lang w:eastAsia="en-US"/>
              </w:rPr>
              <w:t xml:space="preserve">, а также на сайте электронной торговой площадки (далее – ЭТП), указанной в </w:t>
            </w:r>
            <w:hyperlink w:anchor="_Адрес_электронной_площадки" w:history="1">
              <w:r w:rsidRPr="000D2FFE">
                <w:rPr>
                  <w:rStyle w:val="afe"/>
                  <w:bCs/>
                  <w:lang w:eastAsia="en-US"/>
                </w:rPr>
                <w:t>п. 10 настоящей информационной карты</w:t>
              </w:r>
            </w:hyperlink>
            <w:hyperlink r:id="rId33" w:history="1"/>
            <w:r w:rsidRPr="000D2FFE">
              <w:rPr>
                <w:lang w:eastAsia="en-US"/>
              </w:rPr>
              <w:t>. Срок начала предоставления извещения о закупке - с момента публикации извещения о закупке.</w:t>
            </w:r>
          </w:p>
          <w:p w:rsidR="00C505C1" w:rsidRPr="0015791D" w:rsidRDefault="00C505C1" w:rsidP="00C55E1D">
            <w:pPr>
              <w:pStyle w:val="31"/>
              <w:keepNext w:val="0"/>
              <w:widowControl w:val="0"/>
              <w:tabs>
                <w:tab w:val="clear" w:pos="312"/>
                <w:tab w:val="left" w:pos="708"/>
              </w:tabs>
              <w:spacing w:before="0" w:after="0"/>
              <w:ind w:left="0"/>
              <w:rPr>
                <w:rFonts w:ascii="Times New Roman" w:hAnsi="Times New Roman" w:cs="Times New Roman"/>
                <w:b w:val="0"/>
                <w:lang w:eastAsia="en-US"/>
              </w:rPr>
            </w:pPr>
          </w:p>
        </w:tc>
      </w:tr>
      <w:tr w:rsidR="00C55E1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C55E1D" w:rsidRPr="0015791D" w:rsidRDefault="00C55E1D" w:rsidP="00C55E1D">
            <w:pPr>
              <w:pStyle w:val="affffb"/>
              <w:widowControl w:val="0"/>
              <w:numPr>
                <w:ilvl w:val="0"/>
                <w:numId w:val="13"/>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55E1D" w:rsidRPr="0015791D" w:rsidRDefault="00C55E1D" w:rsidP="00C55E1D">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2" w:name="_Порядок,_дата_начала,"/>
            <w:bookmarkEnd w:id="192"/>
            <w:r w:rsidRPr="0015791D">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55E1D" w:rsidRPr="0015791D" w:rsidRDefault="00C55E1D" w:rsidP="00C55E1D">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3" w:name="_Дата_рассмотрения_предложений"/>
            <w:bookmarkEnd w:id="193"/>
            <w:r w:rsidRPr="0015791D">
              <w:rPr>
                <w:rFonts w:ascii="Times New Roman" w:hAnsi="Times New Roman" w:cs="Times New Roman"/>
                <w:b w:val="0"/>
                <w:bCs w:val="0"/>
              </w:rPr>
              <w:t xml:space="preserve">Дата рассмотрения предложений участников такой закупки и подведения итогов такой закупки, Дата и время окончания срока предоставления участникам закупки разъяснений </w:t>
            </w:r>
            <w:r w:rsidRPr="0015791D">
              <w:rPr>
                <w:rFonts w:ascii="Times New Roman" w:hAnsi="Times New Roman" w:cs="Times New Roman"/>
                <w:b w:val="0"/>
                <w:bCs w:val="0"/>
              </w:rPr>
              <w:lastRenderedPageBreak/>
              <w:t>положений извещения о закупке</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C55E1D" w:rsidRPr="008A58C8" w:rsidRDefault="00C55E1D" w:rsidP="00C55E1D">
            <w:pPr>
              <w:pStyle w:val="affffb"/>
              <w:ind w:left="0"/>
              <w:jc w:val="both"/>
            </w:pPr>
            <w:r w:rsidRPr="008A58C8">
              <w:lastRenderedPageBreak/>
              <w:t>Применяются следующие этапы:</w:t>
            </w:r>
          </w:p>
          <w:p w:rsidR="00C55E1D" w:rsidRPr="0048252D" w:rsidRDefault="00C55E1D" w:rsidP="00C55E1D">
            <w:pPr>
              <w:pStyle w:val="affffb"/>
              <w:numPr>
                <w:ilvl w:val="0"/>
                <w:numId w:val="23"/>
              </w:numPr>
            </w:pPr>
            <w:r w:rsidRPr="0048252D">
              <w:t>Рассмотрения предложений участников закупки и подведения итогов.</w:t>
            </w:r>
          </w:p>
          <w:p w:rsidR="00C55E1D" w:rsidRPr="008A58C8" w:rsidRDefault="00C55E1D" w:rsidP="00C55E1D">
            <w:pPr>
              <w:pStyle w:val="Default"/>
              <w:jc w:val="both"/>
            </w:pPr>
          </w:p>
          <w:p w:rsidR="00C55E1D" w:rsidRPr="008A58C8" w:rsidRDefault="00C55E1D" w:rsidP="00C55E1D">
            <w:pPr>
              <w:pStyle w:val="Default"/>
              <w:jc w:val="both"/>
            </w:pPr>
            <w:r w:rsidRPr="008A58C8">
              <w:t>Заявка подается в электронной форме с использованием функционала и в соответствии с Регламентом работы ЭТП</w:t>
            </w:r>
            <w:r>
              <w:t>.</w:t>
            </w:r>
          </w:p>
          <w:p w:rsidR="00C55E1D" w:rsidRPr="008A58C8" w:rsidRDefault="00C55E1D" w:rsidP="00C55E1D">
            <w:pPr>
              <w:autoSpaceDE w:val="0"/>
              <w:autoSpaceDN w:val="0"/>
              <w:adjustRightInd w:val="0"/>
              <w:spacing w:after="0"/>
              <w:rPr>
                <w:color w:val="000000"/>
                <w:shd w:val="clear" w:color="auto" w:fill="DEEAF6"/>
              </w:rPr>
            </w:pPr>
            <w:r w:rsidRPr="008A58C8">
              <w:rPr>
                <w:b/>
              </w:rPr>
              <w:t>Дата начала срока подачи заявок</w:t>
            </w:r>
            <w:r w:rsidRPr="008A58C8">
              <w:t xml:space="preserve">: </w:t>
            </w:r>
            <w:r w:rsidR="00436C2A" w:rsidRPr="00D750CD">
              <w:rPr>
                <w:shd w:val="clear" w:color="auto" w:fill="DEEAF6"/>
              </w:rPr>
              <w:t>с момента публикации извещения.</w:t>
            </w:r>
            <w:r w:rsidRPr="008A58C8">
              <w:rPr>
                <w:color w:val="000000"/>
                <w:shd w:val="clear" w:color="auto" w:fill="DEEAF6"/>
              </w:rPr>
              <w:t>.</w:t>
            </w:r>
          </w:p>
          <w:p w:rsidR="00C55E1D" w:rsidRPr="008A58C8" w:rsidRDefault="00C55E1D" w:rsidP="00C55E1D">
            <w:pPr>
              <w:autoSpaceDE w:val="0"/>
              <w:autoSpaceDN w:val="0"/>
              <w:adjustRightInd w:val="0"/>
              <w:spacing w:after="0"/>
              <w:rPr>
                <w:b/>
                <w:color w:val="000000"/>
                <w:lang w:eastAsia="en-US"/>
              </w:rPr>
            </w:pPr>
            <w:r w:rsidRPr="008A58C8">
              <w:rPr>
                <w:b/>
                <w:color w:val="000000"/>
                <w:lang w:eastAsia="en-US"/>
              </w:rPr>
              <w:t>Дата и время окончания срока предоставления участникам закупки разъяснений положений извещения о закупке:</w:t>
            </w:r>
          </w:p>
          <w:p w:rsidR="00C55E1D" w:rsidRPr="008A58C8" w:rsidRDefault="00C55E1D" w:rsidP="00C55E1D">
            <w:pPr>
              <w:pStyle w:val="Default"/>
              <w:shd w:val="clear" w:color="auto" w:fill="FFFFFF" w:themeFill="background1"/>
              <w:jc w:val="both"/>
              <w:rPr>
                <w:shd w:val="clear" w:color="auto" w:fill="DEEAF6"/>
                <w:lang w:eastAsia="ru-RU"/>
              </w:rPr>
            </w:pPr>
            <w:r w:rsidRPr="00436C2A">
              <w:rPr>
                <w:color w:val="FF0000"/>
                <w:shd w:val="clear" w:color="auto" w:fill="DEEAF6"/>
                <w:lang w:eastAsia="ru-RU"/>
              </w:rPr>
              <w:t>«</w:t>
            </w:r>
            <w:r w:rsidR="007A25B2">
              <w:rPr>
                <w:color w:val="FF0000"/>
                <w:shd w:val="clear" w:color="auto" w:fill="DEEAF6"/>
                <w:lang w:eastAsia="ru-RU"/>
              </w:rPr>
              <w:t>30</w:t>
            </w:r>
            <w:r w:rsidRPr="00436C2A">
              <w:rPr>
                <w:color w:val="FF0000"/>
                <w:shd w:val="clear" w:color="auto" w:fill="DEEAF6"/>
                <w:lang w:eastAsia="ru-RU"/>
              </w:rPr>
              <w:t>» _</w:t>
            </w:r>
            <w:r w:rsidR="007A25B2">
              <w:rPr>
                <w:color w:val="FF0000"/>
                <w:shd w:val="clear" w:color="auto" w:fill="DEEAF6"/>
                <w:lang w:eastAsia="ru-RU"/>
              </w:rPr>
              <w:t>августа</w:t>
            </w:r>
            <w:r w:rsidRPr="00436C2A">
              <w:rPr>
                <w:color w:val="FF0000"/>
                <w:shd w:val="clear" w:color="auto" w:fill="DEEAF6"/>
                <w:lang w:eastAsia="ru-RU"/>
              </w:rPr>
              <w:t xml:space="preserve">______ 2023 года </w:t>
            </w:r>
            <w:r w:rsidRPr="008A58C8">
              <w:rPr>
                <w:shd w:val="clear" w:color="auto" w:fill="DEEAF6"/>
                <w:lang w:eastAsia="ru-RU"/>
              </w:rPr>
              <w:t>(время московское).</w:t>
            </w:r>
          </w:p>
          <w:p w:rsidR="00C55E1D" w:rsidRPr="008A58C8" w:rsidRDefault="00C55E1D" w:rsidP="00C55E1D">
            <w:pPr>
              <w:pStyle w:val="Default"/>
              <w:jc w:val="both"/>
            </w:pPr>
            <w:r w:rsidRPr="008A58C8">
              <w:rPr>
                <w:b/>
              </w:rPr>
              <w:lastRenderedPageBreak/>
              <w:t>Дата и время окончания срока, последний день срока подачи Заявок</w:t>
            </w:r>
            <w:r w:rsidRPr="008A58C8">
              <w:t>:</w:t>
            </w:r>
          </w:p>
          <w:p w:rsidR="00C55E1D" w:rsidRPr="008A58C8" w:rsidRDefault="00724636" w:rsidP="00C55E1D">
            <w:pPr>
              <w:pStyle w:val="Default"/>
              <w:shd w:val="clear" w:color="auto" w:fill="FFFFFF" w:themeFill="background1"/>
              <w:jc w:val="both"/>
              <w:rPr>
                <w:b/>
                <w:shd w:val="clear" w:color="auto" w:fill="DEEAF6"/>
                <w:lang w:eastAsia="ru-RU"/>
              </w:rPr>
            </w:pPr>
            <w:r>
              <w:rPr>
                <w:color w:val="FF0000"/>
                <w:shd w:val="clear" w:color="auto" w:fill="DEEAF6"/>
              </w:rPr>
              <w:t>0</w:t>
            </w:r>
            <w:r w:rsidR="007A25B2">
              <w:rPr>
                <w:color w:val="FF0000"/>
                <w:shd w:val="clear" w:color="auto" w:fill="DEEAF6"/>
              </w:rPr>
              <w:t>1</w:t>
            </w:r>
            <w:r>
              <w:rPr>
                <w:color w:val="FF0000"/>
                <w:shd w:val="clear" w:color="auto" w:fill="DEEAF6"/>
              </w:rPr>
              <w:t>.09.2023</w:t>
            </w:r>
            <w:r w:rsidR="00436C2A" w:rsidRPr="00436C2A">
              <w:rPr>
                <w:color w:val="FF0000"/>
                <w:shd w:val="clear" w:color="auto" w:fill="DEEAF6"/>
              </w:rPr>
              <w:t xml:space="preserve"> 12:00</w:t>
            </w:r>
            <w:r w:rsidR="00C55E1D" w:rsidRPr="008A58C8">
              <w:rPr>
                <w:b/>
                <w:shd w:val="clear" w:color="auto" w:fill="DEEAF6"/>
                <w:lang w:eastAsia="ru-RU"/>
              </w:rPr>
              <w:t>: (время московское).</w:t>
            </w:r>
          </w:p>
          <w:p w:rsidR="00C55E1D" w:rsidRPr="00106838" w:rsidRDefault="00C55E1D" w:rsidP="00C55E1D">
            <w:pPr>
              <w:autoSpaceDE w:val="0"/>
              <w:autoSpaceDN w:val="0"/>
              <w:adjustRightInd w:val="0"/>
              <w:spacing w:after="0"/>
              <w:rPr>
                <w:color w:val="000000"/>
                <w:lang w:eastAsia="en-US"/>
              </w:rPr>
            </w:pPr>
            <w:r w:rsidRPr="00106838">
              <w:rPr>
                <w:b/>
                <w:color w:val="000000"/>
                <w:lang w:eastAsia="en-US"/>
              </w:rPr>
              <w:t>Рассмотрения предложений участников закупки и подведения итогов</w:t>
            </w:r>
            <w:r w:rsidRPr="00106838">
              <w:rPr>
                <w:color w:val="000000"/>
                <w:lang w:eastAsia="en-US"/>
              </w:rPr>
              <w:t>:</w:t>
            </w:r>
          </w:p>
          <w:p w:rsidR="00C55E1D" w:rsidRPr="00106838" w:rsidRDefault="00C55E1D" w:rsidP="00C55E1D">
            <w:pPr>
              <w:autoSpaceDE w:val="0"/>
              <w:autoSpaceDN w:val="0"/>
              <w:adjustRightInd w:val="0"/>
              <w:spacing w:after="0"/>
              <w:rPr>
                <w:color w:val="000000"/>
                <w:lang w:eastAsia="en-US"/>
              </w:rPr>
            </w:pPr>
            <w:r w:rsidRPr="00106838">
              <w:rPr>
                <w:color w:val="000000"/>
                <w:lang w:eastAsia="en-US"/>
              </w:rPr>
              <w:t>Дата начала проведения этапа: с момента с момента направления оператором ЭТП заказчику общих частей заявок.</w:t>
            </w:r>
          </w:p>
          <w:p w:rsidR="00C55E1D" w:rsidRPr="0015791D" w:rsidRDefault="00C55E1D" w:rsidP="007A25B2">
            <w:pPr>
              <w:pStyle w:val="Default"/>
              <w:widowControl w:val="0"/>
              <w:jc w:val="both"/>
              <w:rPr>
                <w:b/>
              </w:rPr>
            </w:pPr>
            <w:r w:rsidRPr="00106838">
              <w:rPr>
                <w:color w:val="auto"/>
                <w:lang w:eastAsia="ru-RU"/>
              </w:rPr>
              <w:t xml:space="preserve">Дата проведения этапа: </w:t>
            </w:r>
            <w:r w:rsidR="007A25B2">
              <w:rPr>
                <w:color w:val="FF0000"/>
              </w:rPr>
              <w:t>29</w:t>
            </w:r>
            <w:r w:rsidR="00724636">
              <w:rPr>
                <w:color w:val="FF0000"/>
              </w:rPr>
              <w:t>.</w:t>
            </w:r>
            <w:r w:rsidR="007A25B2">
              <w:rPr>
                <w:color w:val="FF0000"/>
              </w:rPr>
              <w:t>09</w:t>
            </w:r>
            <w:bookmarkStart w:id="194" w:name="_GoBack"/>
            <w:bookmarkEnd w:id="194"/>
            <w:r w:rsidR="00724636">
              <w:rPr>
                <w:color w:val="FF0000"/>
              </w:rPr>
              <w:t>.2023</w:t>
            </w:r>
            <w:r w:rsidRPr="008A58C8">
              <w:t>.</w:t>
            </w:r>
          </w:p>
        </w:tc>
      </w:tr>
      <w:tr w:rsidR="00C55E1D"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C55E1D" w:rsidRPr="0015791D" w:rsidRDefault="00C55E1D" w:rsidP="00C55E1D">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C55E1D" w:rsidRPr="0015791D" w:rsidRDefault="00C55E1D" w:rsidP="00C55E1D">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5" w:name="_Адрес_электронной_площадки"/>
            <w:bookmarkEnd w:id="195"/>
            <w:r w:rsidRPr="0015791D">
              <w:rPr>
                <w:rFonts w:ascii="Times New Roman" w:hAnsi="Times New Roman" w:cs="Times New Roman"/>
                <w:b w:val="0"/>
                <w:bCs w:val="0"/>
              </w:rPr>
              <w:t>Адрес электронной площадки в информационно</w:t>
            </w:r>
            <w:r w:rsidR="005F77D2">
              <w:rPr>
                <w:rFonts w:ascii="Times New Roman" w:hAnsi="Times New Roman" w:cs="Times New Roman"/>
                <w:b w:val="0"/>
                <w:bCs w:val="0"/>
              </w:rPr>
              <w:t>-</w:t>
            </w:r>
            <w:r w:rsidRPr="0015791D">
              <w:rPr>
                <w:rFonts w:ascii="Times New Roman" w:hAnsi="Times New Roman" w:cs="Times New Roman"/>
                <w:b w:val="0"/>
                <w:bCs w:val="0"/>
              </w:rPr>
              <w:t>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C55E1D" w:rsidRPr="0015791D" w:rsidRDefault="00C55E1D" w:rsidP="00C55E1D">
            <w:pPr>
              <w:widowControl w:val="0"/>
              <w:spacing w:after="0"/>
              <w:rPr>
                <w:b/>
              </w:rPr>
            </w:pPr>
            <w:r w:rsidRPr="0015791D">
              <w:t xml:space="preserve">Сайт электронной торговой площадки </w:t>
            </w:r>
            <w:hyperlink r:id="rId34" w:history="1">
              <w:r w:rsidR="0061277C" w:rsidRPr="00C36323">
                <w:rPr>
                  <w:rStyle w:val="afe"/>
                </w:rPr>
                <w:t>https://tender.lot-online.ru</w:t>
              </w:r>
            </w:hyperlink>
          </w:p>
        </w:tc>
      </w:tr>
      <w:tr w:rsidR="00D07D35" w:rsidRPr="00CA0995" w:rsidTr="00990ACC">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6" w:name="_Размер_обеспечения_заявок"/>
            <w:bookmarkEnd w:id="196"/>
            <w:r w:rsidRPr="0061277C">
              <w:rPr>
                <w:rFonts w:ascii="Times New Roman" w:hAnsi="Times New Roman" w:cs="Times New Roman"/>
                <w:b w:val="0"/>
                <w:bCs w:val="0"/>
              </w:rP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 порядок возврата обеспечения</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Default="00D07D35" w:rsidP="00D07D35">
            <w:pPr>
              <w:spacing w:after="0"/>
            </w:pPr>
            <w:r w:rsidRPr="008A58C8">
              <w:t>Не установлено.</w:t>
            </w:r>
          </w:p>
          <w:p w:rsidR="00D07D35" w:rsidRPr="0015791D" w:rsidRDefault="00D07D35" w:rsidP="00D07D35">
            <w:pPr>
              <w:widowControl w:val="0"/>
              <w:spacing w:after="0"/>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7" w:name="_Сведения_о_предоставлении"/>
            <w:bookmarkEnd w:id="197"/>
            <w:r w:rsidRPr="0061277C">
              <w:rPr>
                <w:rFonts w:ascii="Times New Roman" w:hAnsi="Times New Roman" w:cs="Times New Roman"/>
                <w:b w:val="0"/>
                <w:bCs w:val="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widowControl w:val="0"/>
              <w:spacing w:after="0"/>
              <w:rPr>
                <w:b/>
              </w:rPr>
            </w:pPr>
            <w:r w:rsidRPr="0061277C">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w:t>
            </w:r>
            <w:r w:rsidRPr="008A58C8">
              <w:t xml:space="preserve"> </w:t>
            </w:r>
            <w:hyperlink r:id="rId35" w:history="1">
              <w:r w:rsidRPr="00AD6FFE">
                <w:rPr>
                  <w:rStyle w:val="afe"/>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hyperlink>
            <w:r w:rsidRPr="008A58C8">
              <w:t xml:space="preserve"> в порядке, установленном извещением о закупке.</w:t>
            </w: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r w:rsidRPr="0015791D">
              <w:rPr>
                <w:rFonts w:ascii="Times New Roman" w:hAnsi="Times New Roman" w:cs="Times New Roman"/>
                <w:b w:val="0"/>
                <w:bCs w:val="0"/>
              </w:rPr>
              <w:t>Информацию о возможности изменения сроков проведения этапов закупки, 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widowControl w:val="0"/>
              <w:spacing w:after="0"/>
            </w:pPr>
            <w:r w:rsidRPr="0015791D">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198" w:name="_Единые_требования_к"/>
            <w:bookmarkStart w:id="199" w:name="Par55"/>
            <w:bookmarkEnd w:id="198"/>
            <w:r w:rsidRPr="0015791D">
              <w:rPr>
                <w:rFonts w:ascii="Times New Roman" w:hAnsi="Times New Roman" w:cs="Times New Roman"/>
                <w:b w:val="0"/>
                <w:bCs w:val="0"/>
              </w:rPr>
              <w:t>Единые требования к участникам закупки</w:t>
            </w:r>
            <w:bookmarkEnd w:id="199"/>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8A58C8" w:rsidRDefault="00D07D35" w:rsidP="00D07D35">
            <w:pPr>
              <w:pStyle w:val="affffb"/>
              <w:numPr>
                <w:ilvl w:val="1"/>
                <w:numId w:val="12"/>
              </w:numPr>
              <w:tabs>
                <w:tab w:val="left" w:pos="459"/>
              </w:tabs>
              <w:autoSpaceDE w:val="0"/>
              <w:autoSpaceDN w:val="0"/>
              <w:adjustRightInd w:val="0"/>
              <w:ind w:left="0" w:firstLine="0"/>
              <w:contextualSpacing/>
              <w:jc w:val="both"/>
            </w:pPr>
            <w:r w:rsidRPr="008A58C8">
              <w:t xml:space="preserve">Соответствие критериям субъектов малого и среднего предпринимательства в соответствии </w:t>
            </w:r>
            <w:hyperlink r:id="rId36" w:history="1">
              <w:r w:rsidRPr="00AD6FFE">
                <w:rPr>
                  <w:rStyle w:val="afe"/>
                </w:rPr>
                <w:t>Федеральным законом от 24 июля 2007 г. № 209-ФЗ «О развитии малого и среднего предпринимательства в Российской Федерации»</w:t>
              </w:r>
            </w:hyperlink>
            <w:r w:rsidRPr="008A58C8">
              <w:t>.</w:t>
            </w:r>
          </w:p>
          <w:p w:rsidR="00D07D35" w:rsidRPr="008A58C8" w:rsidRDefault="00D07D35" w:rsidP="00D07D35">
            <w:pPr>
              <w:pStyle w:val="affffb"/>
              <w:numPr>
                <w:ilvl w:val="1"/>
                <w:numId w:val="12"/>
              </w:numPr>
              <w:tabs>
                <w:tab w:val="left" w:pos="459"/>
              </w:tabs>
              <w:autoSpaceDE w:val="0"/>
              <w:autoSpaceDN w:val="0"/>
              <w:adjustRightInd w:val="0"/>
              <w:ind w:left="33" w:firstLine="0"/>
              <w:contextualSpacing/>
              <w:jc w:val="both"/>
            </w:pPr>
            <w:r w:rsidRPr="008A58C8">
              <w:t xml:space="preserve">Соответствие требованиям, установленным </w:t>
            </w:r>
            <w:hyperlink r:id="rId37" w:history="1">
              <w:r w:rsidRPr="00AD6FFE">
                <w:rPr>
                  <w:rStyle w:val="afe"/>
                </w:rPr>
                <w:t xml:space="preserve">п. 9 ч. 19.1 ст. 3.4 Закона </w:t>
              </w:r>
              <w:r>
                <w:rPr>
                  <w:rStyle w:val="afe"/>
                </w:rPr>
                <w:t xml:space="preserve">№ </w:t>
              </w:r>
              <w:r w:rsidRPr="00AD6FFE">
                <w:rPr>
                  <w:rStyle w:val="afe"/>
                </w:rPr>
                <w:t>223-ФЗ</w:t>
              </w:r>
            </w:hyperlink>
            <w:r w:rsidRPr="008A58C8">
              <w:t>, а именно:</w:t>
            </w:r>
          </w:p>
          <w:p w:rsidR="00D07D35" w:rsidRPr="00106838" w:rsidRDefault="00D07D35" w:rsidP="00D07D35">
            <w:pPr>
              <w:pStyle w:val="affffb"/>
              <w:numPr>
                <w:ilvl w:val="0"/>
                <w:numId w:val="18"/>
              </w:numPr>
              <w:tabs>
                <w:tab w:val="left" w:pos="459"/>
              </w:tabs>
              <w:autoSpaceDE w:val="0"/>
              <w:autoSpaceDN w:val="0"/>
              <w:adjustRightInd w:val="0"/>
              <w:ind w:left="0" w:firstLine="0"/>
              <w:contextualSpacing/>
              <w:jc w:val="both"/>
            </w:pPr>
            <w:r w:rsidRPr="00106838">
              <w:t xml:space="preserve">непроведение ликвидации участника - юридического лица и отсутствие решения арбитражного суда о признании участника такой закупки - юридического лица </w:t>
            </w:r>
            <w:r w:rsidRPr="00106838">
              <w:lastRenderedPageBreak/>
              <w:t>или индивидуального предпринимателя несостоятельным (банкротом);</w:t>
            </w:r>
          </w:p>
          <w:p w:rsidR="00D07D35" w:rsidRPr="00106838" w:rsidRDefault="00D07D35" w:rsidP="00D07D35">
            <w:pPr>
              <w:pStyle w:val="affffb"/>
              <w:numPr>
                <w:ilvl w:val="0"/>
                <w:numId w:val="18"/>
              </w:numPr>
              <w:tabs>
                <w:tab w:val="left" w:pos="459"/>
              </w:tabs>
              <w:autoSpaceDE w:val="0"/>
              <w:autoSpaceDN w:val="0"/>
              <w:adjustRightInd w:val="0"/>
              <w:ind w:left="0" w:firstLine="0"/>
              <w:contextualSpacing/>
              <w:jc w:val="both"/>
            </w:pPr>
            <w:r w:rsidRPr="00106838">
              <w:t xml:space="preserve">неприостановление деятельности участника  закупки в порядке, установленном </w:t>
            </w:r>
            <w:hyperlink r:id="rId38" w:history="1">
              <w:r w:rsidRPr="00707EC8">
                <w:rPr>
                  <w:rStyle w:val="afe"/>
                </w:rPr>
                <w:t>Кодексом Российской Федерации об административных правонарушениях</w:t>
              </w:r>
            </w:hyperlink>
            <w:r w:rsidRPr="00106838">
              <w:t>;</w:t>
            </w:r>
          </w:p>
          <w:p w:rsidR="00D07D35" w:rsidRPr="00106838" w:rsidRDefault="00D07D35" w:rsidP="00D07D35">
            <w:pPr>
              <w:pStyle w:val="affffb"/>
              <w:numPr>
                <w:ilvl w:val="0"/>
                <w:numId w:val="18"/>
              </w:numPr>
              <w:tabs>
                <w:tab w:val="left" w:pos="459"/>
              </w:tabs>
              <w:autoSpaceDE w:val="0"/>
              <w:autoSpaceDN w:val="0"/>
              <w:adjustRightInd w:val="0"/>
              <w:ind w:left="0" w:firstLine="0"/>
              <w:contextualSpacing/>
              <w:jc w:val="both"/>
            </w:pPr>
            <w:r w:rsidRPr="00106838">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07D35" w:rsidRPr="00106838" w:rsidRDefault="00D07D35" w:rsidP="00D07D35">
            <w:pPr>
              <w:pStyle w:val="affffb"/>
              <w:numPr>
                <w:ilvl w:val="0"/>
                <w:numId w:val="18"/>
              </w:numPr>
              <w:tabs>
                <w:tab w:val="left" w:pos="459"/>
              </w:tabs>
              <w:autoSpaceDE w:val="0"/>
              <w:autoSpaceDN w:val="0"/>
              <w:adjustRightInd w:val="0"/>
              <w:ind w:left="0" w:firstLine="0"/>
              <w:contextualSpacing/>
              <w:jc w:val="both"/>
            </w:pPr>
            <w:r w:rsidRPr="00106838">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hyperlink r:id="rId39" w:history="1">
              <w:r w:rsidRPr="00707EC8">
                <w:rPr>
                  <w:rStyle w:val="afe"/>
                </w:rPr>
                <w:t>289</w:t>
              </w:r>
            </w:hyperlink>
            <w:r w:rsidRPr="00106838">
              <w:t xml:space="preserve">, </w:t>
            </w:r>
            <w:hyperlink r:id="rId40" w:history="1">
              <w:r w:rsidRPr="00707EC8">
                <w:rPr>
                  <w:rStyle w:val="afe"/>
                </w:rPr>
                <w:t>290</w:t>
              </w:r>
            </w:hyperlink>
            <w:r w:rsidRPr="00106838">
              <w:t xml:space="preserve">, </w:t>
            </w:r>
            <w:hyperlink r:id="rId41" w:history="1">
              <w:r w:rsidRPr="00707EC8">
                <w:rPr>
                  <w:rStyle w:val="afe"/>
                </w:rPr>
                <w:t>291</w:t>
              </w:r>
            </w:hyperlink>
            <w:r w:rsidRPr="00106838">
              <w:t xml:space="preserve">, </w:t>
            </w:r>
            <w:hyperlink r:id="rId42" w:history="1">
              <w:r w:rsidRPr="00707EC8">
                <w:rPr>
                  <w:rStyle w:val="afe"/>
                </w:rPr>
                <w:t>291.1 Уголовного кодекса Российской Федерации</w:t>
              </w:r>
            </w:hyperlink>
            <w:r w:rsidRPr="0010683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t>, выполнением работы, оказанием услуги, являющего</w:t>
            </w:r>
            <w:r w:rsidRPr="00106838">
              <w:t>ся предметом осуществляемой закупки, и административного наказания в виде дисквалификации;</w:t>
            </w:r>
          </w:p>
          <w:p w:rsidR="00D07D35" w:rsidRPr="00106838" w:rsidRDefault="00D07D35" w:rsidP="00D07D35">
            <w:pPr>
              <w:pStyle w:val="affffb"/>
              <w:numPr>
                <w:ilvl w:val="0"/>
                <w:numId w:val="18"/>
              </w:numPr>
              <w:tabs>
                <w:tab w:val="left" w:pos="459"/>
              </w:tabs>
              <w:autoSpaceDE w:val="0"/>
              <w:autoSpaceDN w:val="0"/>
              <w:adjustRightInd w:val="0"/>
              <w:ind w:left="0" w:firstLine="0"/>
              <w:contextualSpacing/>
              <w:jc w:val="both"/>
            </w:pPr>
            <w:r w:rsidRPr="00106838">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w:t>
            </w:r>
            <w:hyperlink r:id="rId43" w:history="1">
              <w:r w:rsidRPr="00707EC8">
                <w:rPr>
                  <w:rStyle w:val="afe"/>
                </w:rPr>
                <w:t xml:space="preserve">статьей 19.28 </w:t>
              </w:r>
              <w:r w:rsidRPr="00707EC8">
                <w:rPr>
                  <w:rStyle w:val="afe"/>
                </w:rPr>
                <w:lastRenderedPageBreak/>
                <w:t>Кодекса Российской Федерации об административных правонарушениях</w:t>
              </w:r>
            </w:hyperlink>
            <w:r w:rsidRPr="00707EC8">
              <w:t>.</w:t>
            </w:r>
          </w:p>
          <w:p w:rsidR="00D07D35" w:rsidRPr="008A58C8" w:rsidRDefault="00D07D35" w:rsidP="00D07D35">
            <w:pPr>
              <w:pStyle w:val="affffb"/>
              <w:numPr>
                <w:ilvl w:val="1"/>
                <w:numId w:val="12"/>
              </w:numPr>
              <w:tabs>
                <w:tab w:val="left" w:pos="459"/>
              </w:tabs>
              <w:autoSpaceDE w:val="0"/>
              <w:autoSpaceDN w:val="0"/>
              <w:adjustRightInd w:val="0"/>
              <w:ind w:left="0" w:firstLine="0"/>
              <w:contextualSpacing/>
              <w:jc w:val="both"/>
            </w:pPr>
            <w:r w:rsidRPr="008A58C8">
              <w:t xml:space="preserve">Отсутствие сведений об Участнике в реестре недобросовестных поставщиков, который ведется в соответствии с </w:t>
            </w:r>
            <w:hyperlink r:id="rId44" w:history="1">
              <w:r w:rsidRPr="00D460D5">
                <w:rPr>
                  <w:rStyle w:val="afe"/>
                </w:rPr>
                <w:t>Закон</w:t>
              </w:r>
              <w:r>
                <w:rPr>
                  <w:rStyle w:val="afe"/>
                </w:rPr>
                <w:t>ом</w:t>
              </w:r>
              <w:r w:rsidRPr="00D460D5">
                <w:rPr>
                  <w:rStyle w:val="afe"/>
                </w:rPr>
                <w:t xml:space="preserve"> 223-ФЗ</w:t>
              </w:r>
            </w:hyperlink>
            <w:r w:rsidRPr="008A58C8">
              <w:t>.</w:t>
            </w:r>
          </w:p>
          <w:p w:rsidR="00D07D35" w:rsidRPr="008A58C8" w:rsidRDefault="00D07D35" w:rsidP="00D07D35">
            <w:pPr>
              <w:pStyle w:val="affffb"/>
              <w:numPr>
                <w:ilvl w:val="1"/>
                <w:numId w:val="12"/>
              </w:numPr>
              <w:tabs>
                <w:tab w:val="left" w:pos="459"/>
              </w:tabs>
              <w:autoSpaceDE w:val="0"/>
              <w:autoSpaceDN w:val="0"/>
              <w:adjustRightInd w:val="0"/>
              <w:ind w:left="0" w:firstLine="0"/>
              <w:contextualSpacing/>
              <w:jc w:val="both"/>
            </w:pPr>
            <w:r w:rsidRPr="008A58C8">
              <w:t xml:space="preserve">Отсутствие сведений об Участнике в реестре недобросовестных поставщиков, который ведется в соответствии с </w:t>
            </w:r>
            <w:hyperlink r:id="rId45" w:history="1">
              <w:r w:rsidRPr="00AD6FFE">
                <w:rPr>
                  <w:rStyle w:val="afe"/>
                </w:rPr>
                <w:t xml:space="preserve">Федеральным законом от 05.04.2013 № 44-ФЗ </w:t>
              </w:r>
              <w:r>
                <w:rPr>
                  <w:rStyle w:val="afe"/>
                </w:rPr>
                <w:t>«</w:t>
              </w:r>
              <w:r w:rsidRPr="00AD6FFE">
                <w:rPr>
                  <w:rStyle w:val="afe"/>
                </w:rPr>
                <w:t>О контрактной системе в сфере закупок товаров, работ, услуг для обеспечения государственных и муниципальных нужд</w:t>
              </w:r>
              <w:r>
                <w:rPr>
                  <w:rStyle w:val="afe"/>
                </w:rPr>
                <w:t>»</w:t>
              </w:r>
            </w:hyperlink>
            <w:r w:rsidRPr="008A58C8">
              <w:t>.</w:t>
            </w:r>
          </w:p>
          <w:p w:rsidR="00D07D35" w:rsidRPr="0015791D" w:rsidRDefault="00D07D35" w:rsidP="00D07D35">
            <w:pPr>
              <w:pStyle w:val="affffb"/>
              <w:widowControl w:val="0"/>
              <w:numPr>
                <w:ilvl w:val="1"/>
                <w:numId w:val="12"/>
              </w:numPr>
              <w:tabs>
                <w:tab w:val="left" w:pos="459"/>
              </w:tabs>
              <w:autoSpaceDE w:val="0"/>
              <w:autoSpaceDN w:val="0"/>
              <w:adjustRightInd w:val="0"/>
              <w:ind w:left="0" w:firstLine="0"/>
              <w:contextualSpacing/>
              <w:jc w:val="both"/>
            </w:pPr>
            <w:r w:rsidRPr="008A58C8">
              <w:t>Отсутствие сведений об Участнике в Реестре иностранных агентов,  размещенном на официальном сайте уполномоченного органа в информационно-телекоммуникационной сети «Интернет», который ведется в соответствии с</w:t>
            </w:r>
            <w:r>
              <w:t xml:space="preserve"> </w:t>
            </w:r>
            <w:hyperlink r:id="rId46" w:history="1">
              <w:r w:rsidRPr="00AD6FFE">
                <w:rPr>
                  <w:rStyle w:val="afe"/>
                </w:rPr>
                <w:t>Федеральным законом от 14.07.2022 № 255-ФЗ «О контроле за деятельностью лиц, находящихся под иностранным влиянием»</w:t>
              </w:r>
            </w:hyperlink>
            <w:r w:rsidRPr="008A58C8">
              <w:t>.</w:t>
            </w:r>
          </w:p>
        </w:tc>
      </w:tr>
      <w:tr w:rsidR="00D07D35" w:rsidRPr="00CA0995" w:rsidTr="003E030E">
        <w:trPr>
          <w:trHeight w:val="1659"/>
        </w:trPr>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r w:rsidRPr="0015791D">
              <w:rPr>
                <w:rFonts w:ascii="Times New Roman" w:hAnsi="Times New Roman" w:cs="Times New Roman"/>
                <w:b w:val="0"/>
                <w:bCs w:val="0"/>
              </w:rPr>
              <w:t xml:space="preserve">Отборочные требования об обладании участником правами в отношении результатов интеллектуальной деятельности, предусмотренные </w:t>
            </w:r>
            <w:r w:rsidRPr="00D460D5">
              <w:rPr>
                <w:rFonts w:ascii="Times New Roman" w:hAnsi="Times New Roman" w:cs="Times New Roman"/>
                <w:b w:val="0"/>
                <w:bCs w:val="0"/>
              </w:rPr>
              <w:t>Закон</w:t>
            </w:r>
            <w:r>
              <w:rPr>
                <w:rFonts w:ascii="Times New Roman" w:hAnsi="Times New Roman" w:cs="Times New Roman"/>
                <w:b w:val="0"/>
                <w:bCs w:val="0"/>
              </w:rPr>
              <w:t>ом</w:t>
            </w:r>
            <w:r w:rsidRPr="00D460D5">
              <w:rPr>
                <w:rFonts w:ascii="Times New Roman" w:hAnsi="Times New Roman" w:cs="Times New Roman"/>
                <w:b w:val="0"/>
                <w:bCs w:val="0"/>
              </w:rPr>
              <w:t xml:space="preserve"> 223-ФЗ</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D07D35" w:rsidRPr="0015791D" w:rsidRDefault="00D07D35" w:rsidP="00D07D35">
            <w:pPr>
              <w:pStyle w:val="affffb"/>
              <w:widowControl w:val="0"/>
              <w:tabs>
                <w:tab w:val="left" w:pos="459"/>
              </w:tabs>
              <w:autoSpaceDE w:val="0"/>
              <w:autoSpaceDN w:val="0"/>
              <w:adjustRightInd w:val="0"/>
              <w:ind w:left="0"/>
              <w:contextualSpacing/>
              <w:jc w:val="both"/>
            </w:pPr>
            <w:r w:rsidRPr="0015791D">
              <w:t>Не установлены.</w:t>
            </w:r>
          </w:p>
          <w:p w:rsidR="00D07D35" w:rsidRPr="0015791D" w:rsidRDefault="00D07D35" w:rsidP="00D07D35">
            <w:pPr>
              <w:pStyle w:val="affffb"/>
              <w:widowControl w:val="0"/>
              <w:tabs>
                <w:tab w:val="left" w:pos="459"/>
              </w:tabs>
              <w:autoSpaceDE w:val="0"/>
              <w:autoSpaceDN w:val="0"/>
              <w:adjustRightInd w:val="0"/>
              <w:ind w:left="0"/>
              <w:contextualSpacing/>
              <w:jc w:val="both"/>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3B5277"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3B5277" w:rsidRDefault="00D07D35" w:rsidP="00D07D35">
            <w:pPr>
              <w:pStyle w:val="ConsPlusNormal"/>
              <w:ind w:firstLine="0"/>
              <w:jc w:val="both"/>
              <w:rPr>
                <w:rFonts w:ascii="Times New Roman" w:hAnsi="Times New Roman" w:cs="Times New Roman"/>
                <w:sz w:val="24"/>
                <w:szCs w:val="24"/>
              </w:rPr>
            </w:pPr>
            <w:bookmarkStart w:id="200" w:name="_Требования,_установленные_в"/>
            <w:bookmarkEnd w:id="200"/>
            <w:r w:rsidRPr="005959C3">
              <w:rPr>
                <w:rFonts w:ascii="Times New Roman" w:hAnsi="Times New Roman" w:cs="Times New Roman"/>
                <w:color w:val="FF0000"/>
                <w:sz w:val="24"/>
                <w:szCs w:val="24"/>
              </w:rPr>
              <w:t xml:space="preserve">Требования в отношении соответствия участника требованиям законодательства </w:t>
            </w:r>
            <w:r w:rsidRPr="00221BB2">
              <w:rPr>
                <w:rFonts w:ascii="Times New Roman" w:hAnsi="Times New Roman" w:cs="Times New Roman"/>
                <w:sz w:val="24"/>
                <w:szCs w:val="24"/>
              </w:rPr>
              <w:t>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D07D35" w:rsidRPr="0015791D" w:rsidRDefault="00724636" w:rsidP="00D07D35">
            <w:pPr>
              <w:pStyle w:val="affffb"/>
              <w:widowControl w:val="0"/>
              <w:tabs>
                <w:tab w:val="left" w:pos="459"/>
              </w:tabs>
              <w:autoSpaceDE w:val="0"/>
              <w:autoSpaceDN w:val="0"/>
              <w:adjustRightInd w:val="0"/>
              <w:ind w:left="0"/>
              <w:contextualSpacing/>
              <w:jc w:val="both"/>
            </w:pPr>
            <w:r>
              <w:rPr>
                <w:color w:val="FF0000"/>
                <w:lang w:eastAsia="en-US"/>
              </w:rPr>
              <w:t>Не предусмотрено.</w:t>
            </w:r>
          </w:p>
        </w:tc>
      </w:tr>
      <w:tr w:rsidR="00D07D35" w:rsidRPr="00CA0995" w:rsidTr="003E030E">
        <w:trPr>
          <w:trHeight w:val="253"/>
        </w:trPr>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3B5277" w:rsidRDefault="00D07D35" w:rsidP="00D07D35">
            <w:pPr>
              <w:pStyle w:val="affffb"/>
              <w:widowControl w:val="0"/>
              <w:numPr>
                <w:ilvl w:val="0"/>
                <w:numId w:val="13"/>
              </w:numPr>
              <w:ind w:hanging="828"/>
              <w:contextualSpacing/>
              <w:jc w:val="both"/>
              <w:rPr>
                <w:rFonts w:eastAsiaTheme="minorHAnsi"/>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3B5277" w:rsidRDefault="00D07D35" w:rsidP="00D07D35">
            <w:pPr>
              <w:pStyle w:val="ConsPlusNormal"/>
              <w:ind w:firstLine="0"/>
              <w:jc w:val="both"/>
              <w:rPr>
                <w:rFonts w:ascii="Times New Roman" w:hAnsi="Times New Roman" w:cs="Times New Roman"/>
                <w:sz w:val="24"/>
                <w:szCs w:val="24"/>
              </w:rPr>
            </w:pPr>
            <w:bookmarkStart w:id="201" w:name="_Квалификационные_требования_к"/>
            <w:bookmarkEnd w:id="201"/>
            <w:r w:rsidRPr="003B5277">
              <w:rPr>
                <w:rFonts w:ascii="Times New Roman" w:hAnsi="Times New Roman" w:cs="Times New Roman"/>
                <w:sz w:val="24"/>
                <w:szCs w:val="24"/>
              </w:rPr>
              <w:t xml:space="preserve">Требования в отношении соответствия участника конкурентной закупки с участием субъектов малого и среднего предпринимательства </w:t>
            </w:r>
            <w:r w:rsidRPr="003B5277">
              <w:rPr>
                <w:rFonts w:ascii="Times New Roman" w:hAnsi="Times New Roman" w:cs="Times New Roman"/>
                <w:sz w:val="24"/>
                <w:szCs w:val="24"/>
              </w:rPr>
              <w:lastRenderedPageBreak/>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D07D35" w:rsidRPr="0015791D" w:rsidRDefault="00D07D35" w:rsidP="00D07D35">
            <w:pPr>
              <w:pStyle w:val="ConsPlusNormal"/>
              <w:ind w:firstLine="0"/>
              <w:jc w:val="both"/>
              <w:rPr>
                <w:rFonts w:ascii="Times New Roman" w:hAnsi="Times New Roman" w:cs="Times New Roman"/>
                <w:sz w:val="24"/>
                <w:szCs w:val="24"/>
                <w:lang w:eastAsia="en-US"/>
              </w:rPr>
            </w:pPr>
            <w:r w:rsidRPr="0015791D">
              <w:rPr>
                <w:rFonts w:ascii="Times New Roman" w:hAnsi="Times New Roman" w:cs="Times New Roman"/>
                <w:sz w:val="24"/>
                <w:szCs w:val="24"/>
                <w:lang w:eastAsia="en-US"/>
              </w:rPr>
              <w:lastRenderedPageBreak/>
              <w:t>Не установлены.</w:t>
            </w:r>
          </w:p>
          <w:p w:rsidR="00D07D35" w:rsidRPr="0015791D" w:rsidRDefault="00D07D35" w:rsidP="00D07D35">
            <w:pPr>
              <w:pStyle w:val="affffb"/>
              <w:widowControl w:val="0"/>
              <w:tabs>
                <w:tab w:val="left" w:pos="459"/>
              </w:tabs>
              <w:autoSpaceDE w:val="0"/>
              <w:autoSpaceDN w:val="0"/>
              <w:adjustRightInd w:val="0"/>
              <w:ind w:left="0"/>
              <w:contextualSpacing/>
              <w:jc w:val="both"/>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202" w:name="_Сведения_и_документы,"/>
            <w:bookmarkStart w:id="203" w:name="Par66"/>
            <w:bookmarkEnd w:id="202"/>
            <w:r w:rsidRPr="0015791D">
              <w:rPr>
                <w:rFonts w:ascii="Times New Roman" w:hAnsi="Times New Roman" w:cs="Times New Roman"/>
                <w:b w:val="0"/>
                <w:bCs w:val="0"/>
              </w:rPr>
              <w:t xml:space="preserve">Сведения и документы, входящие в состав заявки на участие </w:t>
            </w:r>
            <w:bookmarkEnd w:id="203"/>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pStyle w:val="3"/>
              <w:numPr>
                <w:ilvl w:val="0"/>
                <w:numId w:val="0"/>
              </w:numPr>
              <w:tabs>
                <w:tab w:val="left" w:pos="383"/>
              </w:tabs>
              <w:textAlignment w:val="auto"/>
              <w:rPr>
                <w:spacing w:val="-4"/>
                <w:lang w:eastAsia="en-US"/>
              </w:rPr>
            </w:pPr>
            <w:r w:rsidRPr="0015791D">
              <w:rPr>
                <w:spacing w:val="-4"/>
                <w:lang w:eastAsia="en-US"/>
              </w:rPr>
              <w:t xml:space="preserve">В составе </w:t>
            </w:r>
            <w:r w:rsidRPr="0015791D">
              <w:rPr>
                <w:b/>
                <w:spacing w:val="-4"/>
                <w:lang w:eastAsia="en-US"/>
              </w:rPr>
              <w:t>ценового предложения</w:t>
            </w:r>
            <w:r w:rsidRPr="0015791D">
              <w:rPr>
                <w:spacing w:val="-4"/>
                <w:lang w:eastAsia="en-US"/>
              </w:rPr>
              <w:t xml:space="preserve"> Участник предлагает стоимость с использованием аппаратно-программных средств, предусмотренных ЭТП. При этом документы и сведения, подтверждающие его ценовое предложение участник вправе не направлять в составе заявки.</w:t>
            </w:r>
          </w:p>
          <w:p w:rsidR="00D07D35" w:rsidRPr="0015791D" w:rsidRDefault="00D07D35" w:rsidP="00D07D35">
            <w:pPr>
              <w:pStyle w:val="3"/>
              <w:numPr>
                <w:ilvl w:val="0"/>
                <w:numId w:val="0"/>
              </w:numPr>
              <w:tabs>
                <w:tab w:val="left" w:pos="383"/>
              </w:tabs>
              <w:textAlignment w:val="auto"/>
              <w:rPr>
                <w:spacing w:val="-4"/>
                <w:lang w:eastAsia="en-US"/>
              </w:rPr>
            </w:pPr>
            <w:r w:rsidRPr="0015791D">
              <w:rPr>
                <w:spacing w:val="-4"/>
                <w:lang w:eastAsia="en-US"/>
              </w:rPr>
              <w:t xml:space="preserve">Документы и сведения предоставляются в порядке, указанном в </w:t>
            </w:r>
            <w:hyperlink w:anchor="_Победитель_закупки_(либо" w:history="1">
              <w:r w:rsidRPr="0015791D">
                <w:rPr>
                  <w:rStyle w:val="afe"/>
                  <w:spacing w:val="-4"/>
                  <w:lang w:eastAsia="en-US"/>
                </w:rPr>
                <w:t xml:space="preserve">пункте 6.1.3. </w:t>
              </w:r>
              <w:r w:rsidRPr="0015791D">
                <w:rPr>
                  <w:rStyle w:val="afe"/>
                  <w:spacing w:val="-4"/>
                </w:rPr>
                <w:t xml:space="preserve">части </w:t>
              </w:r>
              <w:r w:rsidRPr="0015791D">
                <w:rPr>
                  <w:rStyle w:val="afe"/>
                  <w:spacing w:val="-4"/>
                  <w:lang w:val="en-US"/>
                </w:rPr>
                <w:t>I</w:t>
              </w:r>
              <w:r w:rsidRPr="0015791D">
                <w:rPr>
                  <w:rStyle w:val="afe"/>
                  <w:spacing w:val="-4"/>
                </w:rPr>
                <w:t xml:space="preserve"> «ОБЩИЕ УСЛОВИЯ ПРОВЕДЕНИЯ ЗАКУПКИ»</w:t>
              </w:r>
            </w:hyperlink>
            <w:r w:rsidRPr="0015791D">
              <w:rPr>
                <w:spacing w:val="-4"/>
                <w:lang w:eastAsia="en-US"/>
              </w:rPr>
              <w:t xml:space="preserve">. </w:t>
            </w:r>
          </w:p>
          <w:p w:rsidR="00D07D35" w:rsidRPr="0015791D" w:rsidRDefault="00D07D35" w:rsidP="00D07D35">
            <w:pPr>
              <w:pStyle w:val="3"/>
              <w:numPr>
                <w:ilvl w:val="0"/>
                <w:numId w:val="0"/>
              </w:numPr>
              <w:tabs>
                <w:tab w:val="left" w:pos="383"/>
              </w:tabs>
              <w:textAlignment w:val="auto"/>
              <w:rPr>
                <w:spacing w:val="-4"/>
                <w:lang w:eastAsia="en-US"/>
              </w:rPr>
            </w:pPr>
          </w:p>
          <w:p w:rsidR="00D07D35" w:rsidRPr="0015791D" w:rsidRDefault="00D07D35" w:rsidP="00D07D35">
            <w:pPr>
              <w:pStyle w:val="3"/>
              <w:numPr>
                <w:ilvl w:val="0"/>
                <w:numId w:val="0"/>
              </w:numPr>
              <w:tabs>
                <w:tab w:val="left" w:pos="383"/>
              </w:tabs>
              <w:rPr>
                <w:bCs/>
                <w:spacing w:val="-4"/>
                <w:lang w:eastAsia="en-US"/>
              </w:rPr>
            </w:pPr>
            <w:r w:rsidRPr="0015791D">
              <w:rPr>
                <w:bCs/>
                <w:spacing w:val="-4"/>
                <w:lang w:eastAsia="en-US"/>
              </w:rPr>
              <w:t xml:space="preserve">В целях подтверждения соответствия установленным требованиям, участник закупки должен включить в состав </w:t>
            </w:r>
            <w:r w:rsidRPr="0015791D">
              <w:rPr>
                <w:b/>
                <w:bCs/>
                <w:spacing w:val="-4"/>
                <w:lang w:eastAsia="en-US"/>
              </w:rPr>
              <w:t>общей части заявки,</w:t>
            </w:r>
            <w:r w:rsidRPr="0015791D">
              <w:rPr>
                <w:bCs/>
                <w:spacing w:val="-4"/>
                <w:lang w:eastAsia="en-US"/>
              </w:rPr>
              <w:t xml:space="preserve"> следующие информацию и документы:</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предложение участника в отношении предмета закупки, в том числе техническое предложение по форме и в соответствии с инструкциями, приведенными в настоящем извещении о закупке; </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наименование, фирменное наименование (при наличии), адрес юридического лица в пределах места нахождения юридического лица, если участником конкурентной закупки с участием субъектов малого и среднего предпринимательства является юридическое лицо, </w:t>
            </w:r>
            <w:bookmarkStart w:id="204" w:name="dst469"/>
            <w:bookmarkEnd w:id="204"/>
            <w:r w:rsidRPr="0015791D">
              <w:rPr>
                <w:bCs/>
                <w:spacing w:val="-4"/>
                <w:lang w:eastAsia="en-US"/>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bookmarkStart w:id="205" w:name="dst470"/>
            <w:bookmarkEnd w:id="205"/>
            <w:r w:rsidRPr="0015791D">
              <w:rPr>
                <w:bCs/>
                <w:spacing w:val="-4"/>
                <w:lang w:eastAsia="en-US"/>
              </w:rPr>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w:t>
            </w:r>
            <w:bookmarkStart w:id="206" w:name="dst471"/>
            <w:bookmarkEnd w:id="206"/>
            <w:r w:rsidRPr="0015791D">
              <w:rPr>
                <w:bCs/>
                <w:spacing w:val="-4"/>
                <w:lang w:eastAsia="en-US"/>
              </w:rPr>
              <w:t xml:space="preserve">идентификационный номер налогоплательщика (при наличии) учредителей, членов </w:t>
            </w:r>
            <w:r w:rsidRPr="0015791D">
              <w:rPr>
                <w:bCs/>
                <w:spacing w:val="-4"/>
                <w:lang w:eastAsia="en-US"/>
              </w:rPr>
              <w:lastRenderedPageBreak/>
              <w:t xml:space="preserve">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hyperlink w:anchor="_ФОРМА_Информация_об" w:history="1">
              <w:r w:rsidRPr="0015791D">
                <w:rPr>
                  <w:rStyle w:val="afe"/>
                  <w:bCs/>
                  <w:spacing w:val="-4"/>
                  <w:lang w:eastAsia="en-US"/>
                </w:rPr>
                <w:t>(Указанная информация предоставляется по рекомендуемой форме сведения об участнике закупки).</w:t>
              </w:r>
            </w:hyperlink>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копию учредительного документа (если участником закупки является юридическое лицо) </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копию документа, подтверждающего полномочия лица действовать от имени участника закупки</w:t>
            </w:r>
            <w:r>
              <w:rPr>
                <w:bCs/>
                <w:spacing w:val="-4"/>
                <w:lang w:eastAsia="en-US"/>
              </w:rPr>
              <w:t>*</w:t>
            </w:r>
            <w:r w:rsidRPr="0015791D">
              <w:rPr>
                <w:bCs/>
                <w:spacing w:val="-4"/>
                <w:lang w:eastAsia="en-US"/>
              </w:rPr>
              <w:t>, за исключением случаев подписания заявки:</w:t>
            </w:r>
          </w:p>
          <w:p w:rsidR="00D07D35" w:rsidRPr="0015791D" w:rsidRDefault="00D07D35" w:rsidP="00D07D35">
            <w:pPr>
              <w:pStyle w:val="3"/>
              <w:numPr>
                <w:ilvl w:val="0"/>
                <w:numId w:val="19"/>
              </w:numPr>
              <w:tabs>
                <w:tab w:val="left" w:pos="383"/>
              </w:tabs>
              <w:ind w:left="0" w:firstLine="0"/>
              <w:rPr>
                <w:bCs/>
                <w:spacing w:val="-4"/>
                <w:lang w:eastAsia="en-US"/>
              </w:rPr>
            </w:pPr>
            <w:r w:rsidRPr="0015791D">
              <w:rPr>
                <w:bCs/>
                <w:spacing w:val="-4"/>
                <w:lang w:eastAsia="en-US"/>
              </w:rPr>
              <w:t xml:space="preserve"> индивидуальным предпринимателем, если участником закупки является индивидуальный предприниматель;</w:t>
            </w:r>
          </w:p>
          <w:p w:rsidR="00D07D35" w:rsidRPr="0015791D" w:rsidRDefault="00D07D35" w:rsidP="00D07D35">
            <w:pPr>
              <w:pStyle w:val="3"/>
              <w:numPr>
                <w:ilvl w:val="0"/>
                <w:numId w:val="19"/>
              </w:numPr>
              <w:tabs>
                <w:tab w:val="left" w:pos="383"/>
              </w:tabs>
              <w:ind w:left="0" w:firstLine="0"/>
              <w:rPr>
                <w:bCs/>
                <w:spacing w:val="-4"/>
                <w:lang w:eastAsia="en-US"/>
              </w:rPr>
            </w:pPr>
            <w:r w:rsidRPr="0015791D">
              <w:rPr>
                <w:bCs/>
                <w:spacing w:val="-4"/>
                <w:lang w:eastAsia="en-US"/>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D07D35" w:rsidRPr="005959C3" w:rsidRDefault="00D07D35" w:rsidP="00D07D35">
            <w:pPr>
              <w:pStyle w:val="3"/>
              <w:numPr>
                <w:ilvl w:val="0"/>
                <w:numId w:val="0"/>
              </w:numPr>
              <w:tabs>
                <w:tab w:val="left" w:pos="383"/>
              </w:tabs>
              <w:rPr>
                <w:bCs/>
                <w:i/>
                <w:spacing w:val="-4"/>
                <w:lang w:eastAsia="en-US"/>
              </w:rPr>
            </w:pPr>
            <w:r w:rsidRPr="005959C3">
              <w:rPr>
                <w:bCs/>
                <w:i/>
                <w:spacing w:val="-4"/>
                <w:lang w:eastAsia="en-US"/>
              </w:rPr>
              <w:t>*для коллективного участника, необходимо предоставить доверенность или иной документ подтверждающий право подачи заявки и подписание документов от членов коллективного участника</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информация и документы об обеспечении заявки на участие в закупке (если установлено требование об обеспечении заявок): </w:t>
            </w:r>
            <w:r w:rsidRPr="00904E6E">
              <w:rPr>
                <w:b/>
                <w:bCs/>
                <w:spacing w:val="-4"/>
                <w:highlight w:val="yellow"/>
                <w:lang w:eastAsia="en-US"/>
              </w:rPr>
              <w:t>не установлено.</w:t>
            </w:r>
          </w:p>
          <w:p w:rsidR="00D07D35" w:rsidRPr="0015791D" w:rsidRDefault="00D07D35" w:rsidP="00D07D35">
            <w:pPr>
              <w:pStyle w:val="3"/>
              <w:numPr>
                <w:ilvl w:val="0"/>
                <w:numId w:val="20"/>
              </w:numPr>
              <w:tabs>
                <w:tab w:val="left" w:pos="383"/>
              </w:tabs>
              <w:ind w:left="0" w:firstLine="0"/>
              <w:rPr>
                <w:bCs/>
                <w:spacing w:val="-4"/>
                <w:lang w:eastAsia="en-US"/>
              </w:rPr>
            </w:pPr>
            <w:r w:rsidRPr="0015791D">
              <w:rPr>
                <w:bCs/>
                <w:spacing w:val="-4"/>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D07D35" w:rsidRPr="0015791D" w:rsidRDefault="00D07D35" w:rsidP="00D07D35">
            <w:pPr>
              <w:pStyle w:val="3"/>
              <w:numPr>
                <w:ilvl w:val="0"/>
                <w:numId w:val="20"/>
              </w:numPr>
              <w:tabs>
                <w:tab w:val="left" w:pos="383"/>
              </w:tabs>
              <w:ind w:left="0" w:firstLine="0"/>
              <w:rPr>
                <w:bCs/>
                <w:spacing w:val="-4"/>
                <w:lang w:eastAsia="en-US"/>
              </w:rPr>
            </w:pPr>
            <w:r>
              <w:rPr>
                <w:bCs/>
                <w:spacing w:val="-4"/>
                <w:lang w:eastAsia="en-US"/>
              </w:rPr>
              <w:t>независимая</w:t>
            </w:r>
            <w:r w:rsidRPr="0015791D">
              <w:rPr>
                <w:bCs/>
                <w:spacing w:val="-4"/>
                <w:lang w:eastAsia="en-US"/>
              </w:rPr>
              <w:t xml:space="preserve"> гарантия или ее копия (если в качестве обеспечения заявки на участие в закупке участником такой закупки предоставляется банковская гарантия;)</w:t>
            </w:r>
          </w:p>
          <w:p w:rsidR="00D07D35" w:rsidRPr="005959C3"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декларация, подтверждающая на дату подачи заявки на участие в закупке соответствие участника, требованием, установленным п. 9 ч. 19.1 ст. 3.4 Закона 223-ФЗ </w:t>
            </w:r>
            <w:r w:rsidRPr="005959C3">
              <w:rPr>
                <w:bCs/>
                <w:spacing w:val="-4"/>
                <w:lang w:eastAsia="en-US"/>
              </w:rPr>
              <w:t>(УКАЗАННАЯ ДЕКЛАРАЦИЯ ПРЕДСТАВЛЯЕТСЯ УЧАСТНИКАМИ С ИСПОЛЬЗОВАНИЕМ ПРОГРАММНО-АППАРАТНЫХ СРЕДСТВ ЭП).</w:t>
            </w:r>
          </w:p>
          <w:p w:rsidR="00D07D35" w:rsidRPr="0015791D" w:rsidRDefault="00D07D35" w:rsidP="00D07D35">
            <w:pPr>
              <w:pStyle w:val="3"/>
              <w:numPr>
                <w:ilvl w:val="0"/>
                <w:numId w:val="14"/>
              </w:numPr>
              <w:tabs>
                <w:tab w:val="left" w:pos="383"/>
              </w:tabs>
              <w:ind w:left="0" w:firstLine="0"/>
              <w:rPr>
                <w:bCs/>
                <w:spacing w:val="-4"/>
                <w:lang w:eastAsia="en-US"/>
              </w:rPr>
            </w:pPr>
            <w:r w:rsidRPr="0015791D">
              <w:rPr>
                <w:bCs/>
                <w:spacing w:val="-4"/>
                <w:lang w:eastAsia="en-US"/>
              </w:rPr>
              <w:t xml:space="preserve">наименование страны происхождения поставляемого товара (при осуществлении закупки товара, в том числе </w:t>
            </w:r>
            <w:r w:rsidRPr="0015791D">
              <w:rPr>
                <w:bCs/>
                <w:spacing w:val="-4"/>
                <w:lang w:eastAsia="en-US"/>
              </w:rPr>
              <w:lastRenderedPageBreak/>
              <w:t xml:space="preserve">поставляемого заказчику при выполнении закупаемых работ, оказании закупаемых услуг) </w:t>
            </w:r>
            <w:hyperlink w:anchor="_Форма__Сведение" w:history="1">
              <w:r w:rsidRPr="0015791D">
                <w:rPr>
                  <w:rStyle w:val="afe"/>
                  <w:bCs/>
                  <w:spacing w:val="-4"/>
                  <w:lang w:eastAsia="en-US"/>
                </w:rPr>
                <w:t>по форме и в соответствии с инструкциями, приведенными в настоящем извещении о закупке.</w:t>
              </w:r>
            </w:hyperlink>
          </w:p>
          <w:p w:rsidR="00D07D35" w:rsidRPr="0015791D" w:rsidRDefault="00D07D35" w:rsidP="00D07D35">
            <w:pPr>
              <w:pStyle w:val="3"/>
              <w:numPr>
                <w:ilvl w:val="0"/>
                <w:numId w:val="14"/>
              </w:numPr>
              <w:tabs>
                <w:tab w:val="left" w:pos="383"/>
              </w:tabs>
              <w:ind w:left="0" w:firstLine="0"/>
              <w:rPr>
                <w:spacing w:val="-4"/>
                <w:lang w:eastAsia="en-US"/>
              </w:rPr>
            </w:pPr>
            <w:r w:rsidRPr="0015791D">
              <w:rPr>
                <w:bCs/>
                <w:spacing w:val="-4"/>
                <w:lang w:eastAsia="en-US"/>
              </w:rPr>
              <w:t xml:space="preserve">документы и сведения,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указанные в </w:t>
            </w:r>
            <w:hyperlink w:anchor="_Документы,_подтверждающие_соответст" w:history="1">
              <w:r w:rsidRPr="004D56D6">
                <w:rPr>
                  <w:rStyle w:val="afe"/>
                  <w:bCs/>
                  <w:spacing w:val="-4"/>
                  <w:lang w:eastAsia="en-US"/>
                </w:rPr>
                <w:t>п.</w:t>
              </w:r>
              <w:r>
                <w:rPr>
                  <w:rStyle w:val="afe"/>
                  <w:bCs/>
                  <w:spacing w:val="-4"/>
                  <w:lang w:eastAsia="en-US"/>
                </w:rPr>
                <w:t xml:space="preserve"> </w:t>
              </w:r>
              <w:r w:rsidRPr="004D56D6">
                <w:rPr>
                  <w:rStyle w:val="afe"/>
                  <w:bCs/>
                  <w:spacing w:val="-4"/>
                  <w:lang w:eastAsia="en-US"/>
                </w:rPr>
                <w:t>19 Информационной карты</w:t>
              </w:r>
            </w:hyperlink>
            <w:r w:rsidRPr="0015791D">
              <w:rPr>
                <w:bCs/>
                <w:spacing w:val="-4"/>
                <w:lang w:eastAsia="en-US"/>
              </w:rPr>
              <w:t xml:space="preserve"> (в случае установления требования в </w:t>
            </w:r>
            <w:hyperlink w:anchor="_Соответствие_требованиям,_установле" w:history="1">
              <w:r w:rsidRPr="004D56D6">
                <w:rPr>
                  <w:rStyle w:val="afe"/>
                  <w:bCs/>
                  <w:spacing w:val="-4"/>
                  <w:lang w:eastAsia="en-US"/>
                </w:rPr>
                <w:t>п. 17 настоящей информационной карты</w:t>
              </w:r>
            </w:hyperlink>
            <w:r w:rsidRPr="0015791D">
              <w:rPr>
                <w:bCs/>
                <w:spacing w:val="-4"/>
                <w:lang w:eastAsia="en-US"/>
              </w:rPr>
              <w:t>).</w:t>
            </w: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207" w:name="_Соответствие_требованиям,_установле"/>
            <w:bookmarkStart w:id="208" w:name="_Документы,_подтверждающие_соответст"/>
            <w:bookmarkEnd w:id="207"/>
            <w:bookmarkEnd w:id="208"/>
            <w:r w:rsidRPr="0015791D">
              <w:rPr>
                <w:rFonts w:ascii="Times New Roman" w:hAnsi="Times New Roman" w:cs="Times New Roman"/>
                <w:b w:val="0"/>
                <w:bCs w:val="0"/>
              </w:rPr>
              <w:t>Документы, подтверждающие соответствие требованиям, установленным в соответствии с законодательством Российской Федерации к лицам, осуществляющим</w:t>
            </w:r>
            <w:r>
              <w:rPr>
                <w:rFonts w:ascii="Times New Roman" w:hAnsi="Times New Roman" w:cs="Times New Roman"/>
                <w:b w:val="0"/>
                <w:bCs w:val="0"/>
              </w:rPr>
              <w:t xml:space="preserve"> поставку товара,</w:t>
            </w:r>
            <w:r w:rsidRPr="0015791D">
              <w:rPr>
                <w:rFonts w:ascii="Times New Roman" w:hAnsi="Times New Roman" w:cs="Times New Roman"/>
                <w:b w:val="0"/>
                <w:bCs w:val="0"/>
              </w:rPr>
              <w:t xml:space="preserve"> выполнение работы</w:t>
            </w:r>
            <w:r>
              <w:rPr>
                <w:rFonts w:ascii="Times New Roman" w:hAnsi="Times New Roman" w:cs="Times New Roman"/>
                <w:b w:val="0"/>
                <w:bCs w:val="0"/>
              </w:rPr>
              <w:t xml:space="preserve">, оказание услуги, </w:t>
            </w:r>
            <w:r w:rsidRPr="0015791D">
              <w:rPr>
                <w:rFonts w:ascii="Times New Roman" w:hAnsi="Times New Roman" w:cs="Times New Roman"/>
                <w:b w:val="0"/>
                <w:bCs w:val="0"/>
              </w:rPr>
              <w:t>являющихся 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pStyle w:val="3"/>
              <w:numPr>
                <w:ilvl w:val="0"/>
                <w:numId w:val="0"/>
              </w:numPr>
              <w:tabs>
                <w:tab w:val="left" w:pos="383"/>
              </w:tabs>
              <w:rPr>
                <w:bCs/>
                <w:lang w:eastAsia="en-US"/>
              </w:rPr>
            </w:pPr>
            <w:r w:rsidRPr="0015791D">
              <w:rPr>
                <w:bCs/>
                <w:lang w:eastAsia="en-US"/>
              </w:rPr>
              <w:t>Не требуются.</w:t>
            </w:r>
          </w:p>
          <w:p w:rsidR="00D07D35" w:rsidRPr="0015791D" w:rsidRDefault="00D07D35" w:rsidP="00D07D35">
            <w:pPr>
              <w:pStyle w:val="3"/>
              <w:numPr>
                <w:ilvl w:val="0"/>
                <w:numId w:val="0"/>
              </w:numPr>
              <w:tabs>
                <w:tab w:val="left" w:pos="383"/>
              </w:tabs>
              <w:rPr>
                <w:bCs/>
                <w:lang w:eastAsia="en-US"/>
              </w:rPr>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209" w:name="_Размер_обеспечения_исполнения"/>
            <w:bookmarkEnd w:id="209"/>
            <w:r w:rsidRPr="0015791D">
              <w:rPr>
                <w:rFonts w:ascii="Times New Roman" w:hAnsi="Times New Roman" w:cs="Times New Roman"/>
                <w:b w:val="0"/>
                <w:bCs w:val="0"/>
              </w:rPr>
              <w:t>Размер обеспечения исполнения договора, срок и порядок его предоставления</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D07D35" w:rsidRDefault="00D07D35" w:rsidP="00D07D35">
            <w:pPr>
              <w:pStyle w:val="31"/>
              <w:keepLines/>
              <w:tabs>
                <w:tab w:val="clear" w:pos="312"/>
              </w:tabs>
              <w:spacing w:before="0" w:after="0"/>
              <w:ind w:left="0"/>
              <w:rPr>
                <w:rFonts w:ascii="Times New Roman" w:hAnsi="Times New Roman" w:cs="Times New Roman"/>
                <w:b w:val="0"/>
              </w:rPr>
            </w:pPr>
            <w:r w:rsidRPr="008A58C8">
              <w:rPr>
                <w:rFonts w:ascii="Times New Roman" w:hAnsi="Times New Roman" w:cs="Times New Roman"/>
                <w:b w:val="0"/>
              </w:rPr>
              <w:t xml:space="preserve">Требование об обеспечении исполнения договора не установлено. </w:t>
            </w:r>
          </w:p>
          <w:p w:rsidR="00B76288" w:rsidRDefault="00D07D35" w:rsidP="00D07D35">
            <w:r w:rsidRPr="00251C73">
              <w:t xml:space="preserve">Обеспечение исполнения обязательств только в случае подачи участником закупки, признанным победителем, аномально низкого ценового предложения </w:t>
            </w:r>
            <w:r w:rsidR="00B76288" w:rsidRPr="00B76288">
              <w:t>(предложение на 25 и более процентов ниже начальной (максимальной) цены договора (цены лота)/начальной суммы цен единиц товара (работы, услуги) с НДС (либо без НДС, если закупка продукции не облагается НДС либо НДС равен 0)).</w:t>
            </w:r>
          </w:p>
          <w:p w:rsidR="00D07D35" w:rsidRPr="002F5E30" w:rsidRDefault="00D07D35" w:rsidP="00D07D35">
            <w:r w:rsidRPr="00251C73">
              <w:t xml:space="preserve">При этом, в случае подачи участником аномально низкого ценового предложения, применяется антидемпинговые меры, предусмотренные </w:t>
            </w:r>
            <w:hyperlink w:anchor="_Порядок_действий,_осуществляемых" w:history="1">
              <w:r w:rsidRPr="00251C73">
                <w:rPr>
                  <w:color w:val="0000FF"/>
                  <w:u w:val="single"/>
                </w:rPr>
                <w:t>п. 3.7 части I «ОБЩИЕ УСЛОВИЯ ПРОВЕДЕНИЯ ЗАКУПКИ».</w:t>
              </w:r>
            </w:hyperlink>
          </w:p>
          <w:p w:rsidR="00D07D35" w:rsidRPr="0015791D" w:rsidRDefault="00D07D35" w:rsidP="00D07D35">
            <w:pPr>
              <w:pStyle w:val="31"/>
              <w:keepNext w:val="0"/>
              <w:widowControl w:val="0"/>
              <w:tabs>
                <w:tab w:val="clear" w:pos="312"/>
              </w:tabs>
              <w:spacing w:before="0" w:after="0"/>
              <w:ind w:left="0"/>
              <w:rPr>
                <w:rFonts w:ascii="Times New Roman" w:hAnsi="Times New Roman" w:cs="Times New Roman"/>
                <w:b w:val="0"/>
              </w:rPr>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r w:rsidRPr="0015791D">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widowControl w:val="0"/>
              <w:spacing w:after="0"/>
            </w:pPr>
            <w:r w:rsidRPr="0015791D">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цену договора (исходя из расчетов, осуществляемых в целях применении Приоритета).</w:t>
            </w: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bookmarkStart w:id="210" w:name="_Право_заказчика_заключить"/>
            <w:bookmarkEnd w:id="210"/>
            <w:r w:rsidRPr="0015791D">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tcPr>
          <w:p w:rsidR="00D07D35" w:rsidRPr="0015791D" w:rsidRDefault="00D07D35" w:rsidP="00D07D35">
            <w:pPr>
              <w:widowControl w:val="0"/>
              <w:spacing w:after="0"/>
              <w:rPr>
                <w:i/>
              </w:rPr>
            </w:pPr>
            <w:r w:rsidRPr="0015791D">
              <w:t>Не предусмотрено.</w:t>
            </w:r>
          </w:p>
          <w:p w:rsidR="00D07D35" w:rsidRPr="0015791D" w:rsidRDefault="00D07D35" w:rsidP="00D07D35">
            <w:pPr>
              <w:pStyle w:val="affffb"/>
              <w:widowControl w:val="0"/>
              <w:autoSpaceDE w:val="0"/>
              <w:autoSpaceDN w:val="0"/>
              <w:adjustRightInd w:val="0"/>
              <w:ind w:left="0"/>
              <w:jc w:val="both"/>
            </w:pPr>
          </w:p>
        </w:tc>
      </w:tr>
      <w:tr w:rsidR="00D07D35" w:rsidRPr="00CA0995" w:rsidTr="003E030E">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07D35" w:rsidRPr="0015791D" w:rsidRDefault="00D07D35" w:rsidP="00D07D35">
            <w:pPr>
              <w:pStyle w:val="affffb"/>
              <w:widowControl w:val="0"/>
              <w:numPr>
                <w:ilvl w:val="0"/>
                <w:numId w:val="13"/>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D07D35" w:rsidRPr="0015791D" w:rsidRDefault="00D07D35" w:rsidP="00D07D35">
            <w:pPr>
              <w:pStyle w:val="31"/>
              <w:keepNext w:val="0"/>
              <w:widowControl w:val="0"/>
              <w:tabs>
                <w:tab w:val="clear" w:pos="312"/>
                <w:tab w:val="num" w:pos="630"/>
              </w:tabs>
              <w:spacing w:before="0" w:after="0"/>
              <w:ind w:left="0" w:hanging="13"/>
              <w:rPr>
                <w:rFonts w:ascii="Times New Roman" w:hAnsi="Times New Roman" w:cs="Times New Roman"/>
                <w:b w:val="0"/>
                <w:bCs w:val="0"/>
              </w:rPr>
            </w:pPr>
            <w:r w:rsidRPr="0015791D">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hideMark/>
          </w:tcPr>
          <w:p w:rsidR="00D07D35" w:rsidRPr="0015791D" w:rsidRDefault="00D07D35" w:rsidP="00D07D35">
            <w:pPr>
              <w:widowControl w:val="0"/>
              <w:spacing w:after="0"/>
              <w:rPr>
                <w:i/>
              </w:rPr>
            </w:pPr>
            <w:r w:rsidRPr="0015791D">
              <w:t>Односторонний отказ от исполнения договора возможен в порядке, установленном в проекте договора.</w:t>
            </w:r>
          </w:p>
        </w:tc>
      </w:tr>
    </w:tbl>
    <w:p w:rsidR="0015791D" w:rsidRDefault="0015791D" w:rsidP="00763CE5">
      <w:pPr>
        <w:pStyle w:val="a8"/>
        <w:jc w:val="right"/>
        <w:rPr>
          <w:rFonts w:ascii="Times New Roman" w:hAnsi="Times New Roman" w:cs="Times New Roman"/>
          <w:sz w:val="24"/>
          <w:szCs w:val="24"/>
        </w:rPr>
      </w:pPr>
      <w:bookmarkStart w:id="211" w:name="_Приложение_№_1"/>
      <w:bookmarkStart w:id="212" w:name="_РАЗДЕЛ_I_4_ОБРАЗЦЫ_ФОРМ_И_ДОКУМЕНТО"/>
      <w:bookmarkStart w:id="213" w:name="_ОБРАЗЦЫ_ФОРМ_ДЛЯ"/>
      <w:bookmarkStart w:id="214" w:name="_Ref119427310"/>
      <w:bookmarkStart w:id="215" w:name="_Toc166101215"/>
      <w:bookmarkStart w:id="216" w:name="_Ref166101288"/>
      <w:bookmarkStart w:id="217" w:name="_Ref166101291"/>
      <w:bookmarkStart w:id="218" w:name="_Ref166158276"/>
      <w:bookmarkStart w:id="219" w:name="_Ref166158279"/>
      <w:bookmarkStart w:id="220" w:name="_Ref166329210"/>
      <w:bookmarkStart w:id="221" w:name="_Ref166329212"/>
      <w:bookmarkStart w:id="222" w:name="_Ref166329217"/>
      <w:bookmarkEnd w:id="211"/>
      <w:bookmarkEnd w:id="212"/>
      <w:bookmarkEnd w:id="213"/>
    </w:p>
    <w:p w:rsidR="0015791D" w:rsidRDefault="0015791D" w:rsidP="00763CE5">
      <w:pPr>
        <w:pStyle w:val="a8"/>
        <w:jc w:val="right"/>
        <w:rPr>
          <w:rFonts w:ascii="Times New Roman" w:hAnsi="Times New Roman" w:cs="Times New Roman"/>
          <w:sz w:val="24"/>
          <w:szCs w:val="24"/>
        </w:rPr>
      </w:pPr>
    </w:p>
    <w:p w:rsidR="0015791D" w:rsidRDefault="0015791D" w:rsidP="00763CE5">
      <w:pPr>
        <w:pStyle w:val="a8"/>
        <w:jc w:val="right"/>
        <w:rPr>
          <w:rFonts w:ascii="Times New Roman" w:hAnsi="Times New Roman" w:cs="Times New Roman"/>
          <w:sz w:val="24"/>
          <w:szCs w:val="24"/>
        </w:rPr>
      </w:pPr>
    </w:p>
    <w:p w:rsidR="00763CE5" w:rsidRPr="00763CE5" w:rsidRDefault="00763CE5" w:rsidP="00763CE5">
      <w:pPr>
        <w:widowControl w:val="0"/>
        <w:sectPr w:rsidR="00763CE5" w:rsidRPr="00763CE5" w:rsidSect="00763CE5">
          <w:pgSz w:w="11906" w:h="16838" w:code="9"/>
          <w:pgMar w:top="902" w:right="567" w:bottom="1077" w:left="1134" w:header="709" w:footer="709" w:gutter="0"/>
          <w:cols w:space="708"/>
          <w:titlePg/>
          <w:docGrid w:linePitch="360"/>
        </w:sectPr>
      </w:pPr>
    </w:p>
    <w:p w:rsidR="008F15CD" w:rsidRPr="0012359F" w:rsidRDefault="008F15CD" w:rsidP="003F3433">
      <w:pPr>
        <w:pStyle w:val="11"/>
        <w:pageBreakBefore/>
        <w:numPr>
          <w:ilvl w:val="0"/>
          <w:numId w:val="4"/>
        </w:numPr>
        <w:spacing w:before="0" w:after="0"/>
        <w:ind w:left="0" w:firstLine="567"/>
        <w:rPr>
          <w:rStyle w:val="12"/>
          <w:rFonts w:ascii="Times New Roman" w:hAnsi="Times New Roman" w:cs="Times New Roman"/>
          <w:b w:val="0"/>
          <w:bCs w:val="0"/>
          <w:color w:val="auto"/>
          <w:sz w:val="24"/>
          <w:szCs w:val="24"/>
        </w:rPr>
      </w:pPr>
      <w:bookmarkStart w:id="223" w:name="_ОБРАЗЦЫ_ФОРМ_ДЛЯ_1"/>
      <w:bookmarkStart w:id="224" w:name="_Toc133937932"/>
      <w:bookmarkEnd w:id="223"/>
      <w:r w:rsidRPr="0012359F">
        <w:rPr>
          <w:rStyle w:val="12"/>
          <w:rFonts w:ascii="Times New Roman" w:hAnsi="Times New Roman" w:cs="Times New Roman"/>
          <w:color w:val="auto"/>
          <w:sz w:val="24"/>
          <w:szCs w:val="24"/>
        </w:rPr>
        <w:lastRenderedPageBreak/>
        <w:t>ОБРАЗЦЫ ФОРМ ДЛЯ ЗАПОЛНЕНИЯ УЧАСТНИКАМИ ЗАКУПКИ</w:t>
      </w:r>
      <w:bookmarkEnd w:id="214"/>
      <w:bookmarkEnd w:id="215"/>
      <w:bookmarkEnd w:id="216"/>
      <w:bookmarkEnd w:id="217"/>
      <w:bookmarkEnd w:id="218"/>
      <w:bookmarkEnd w:id="219"/>
      <w:bookmarkEnd w:id="220"/>
      <w:bookmarkEnd w:id="221"/>
      <w:bookmarkEnd w:id="222"/>
      <w:bookmarkEnd w:id="224"/>
    </w:p>
    <w:p w:rsidR="008F15CD" w:rsidRDefault="008F15CD" w:rsidP="008F15CD">
      <w:bookmarkStart w:id="225" w:name="_ФОРМА_1._ТЕХНИЧЕСКОЕ"/>
      <w:bookmarkEnd w:id="225"/>
    </w:p>
    <w:p w:rsidR="00524F85" w:rsidRDefault="00524F85" w:rsidP="00524F85">
      <w:pPr>
        <w:pStyle w:val="21"/>
        <w:rPr>
          <w:sz w:val="24"/>
          <w:szCs w:val="24"/>
        </w:rPr>
      </w:pPr>
      <w:bookmarkStart w:id="226" w:name="_ФОРМА_2._ГРАФИК"/>
      <w:bookmarkStart w:id="227" w:name="_ФОРМА_3._ОПИСЬ"/>
      <w:bookmarkStart w:id="228" w:name="_ФОРМА_4._ПИСЬМО"/>
      <w:bookmarkStart w:id="229" w:name="_Toc42588493"/>
      <w:bookmarkStart w:id="230" w:name="_Toc133937933"/>
      <w:bookmarkStart w:id="231" w:name="_Toc77775990"/>
      <w:bookmarkEnd w:id="226"/>
      <w:bookmarkEnd w:id="227"/>
      <w:bookmarkEnd w:id="228"/>
      <w:r w:rsidRPr="00EF6612">
        <w:rPr>
          <w:sz w:val="24"/>
          <w:szCs w:val="24"/>
        </w:rPr>
        <w:t>ФОРМА</w:t>
      </w:r>
      <w:r>
        <w:rPr>
          <w:sz w:val="24"/>
          <w:szCs w:val="24"/>
        </w:rPr>
        <w:t xml:space="preserve"> ТЕХНИЧЕСКОЕ ПРЕДЛОЖЕНИЕ</w:t>
      </w:r>
      <w:bookmarkEnd w:id="229"/>
      <w:bookmarkEnd w:id="230"/>
    </w:p>
    <w:p w:rsidR="00524F85" w:rsidRDefault="00524F85" w:rsidP="00524F85"/>
    <w:p w:rsidR="005133F3" w:rsidRDefault="005133F3" w:rsidP="005133F3">
      <w:pPr>
        <w:jc w:val="center"/>
        <w:rPr>
          <w:b/>
        </w:rPr>
      </w:pPr>
      <w:r w:rsidRPr="00A54415">
        <w:rPr>
          <w:b/>
        </w:rPr>
        <w:t xml:space="preserve">Техническое предложение </w:t>
      </w:r>
    </w:p>
    <w:p w:rsidR="005133F3" w:rsidRDefault="005133F3" w:rsidP="005133F3">
      <w:pPr>
        <w:jc w:val="center"/>
      </w:pPr>
    </w:p>
    <w:p w:rsidR="005133F3" w:rsidRDefault="005133F3" w:rsidP="005133F3">
      <w:pPr>
        <w:spacing w:after="0"/>
        <w:jc w:val="left"/>
      </w:pPr>
      <w:r w:rsidRPr="00A54415">
        <w:t xml:space="preserve">Наименование </w:t>
      </w:r>
      <w:r>
        <w:t>закупки</w:t>
      </w:r>
      <w:r w:rsidRPr="00A54415">
        <w:t xml:space="preserve"> _______________________________________ Лот № ___</w:t>
      </w:r>
      <w:r>
        <w:t>______</w:t>
      </w:r>
    </w:p>
    <w:p w:rsidR="005133F3" w:rsidRDefault="005133F3" w:rsidP="005133F3">
      <w:pPr>
        <w:spacing w:after="0"/>
      </w:pPr>
      <w:r>
        <w:t>Номер извещения о проведении закупки в ЕИС: _________________________________</w:t>
      </w:r>
    </w:p>
    <w:p w:rsidR="005133F3" w:rsidRDefault="005133F3" w:rsidP="005133F3">
      <w:pPr>
        <w:spacing w:after="0"/>
        <w:jc w:val="left"/>
      </w:pPr>
    </w:p>
    <w:p w:rsidR="00B83B58" w:rsidRPr="00ED0DBA" w:rsidRDefault="005133F3" w:rsidP="00B83B58">
      <w:pPr>
        <w:tabs>
          <w:tab w:val="left" w:pos="426"/>
        </w:tabs>
        <w:contextualSpacing/>
        <w:rPr>
          <w:bCs/>
        </w:rPr>
      </w:pPr>
      <w:r>
        <w:rPr>
          <w:bCs/>
        </w:rPr>
        <w:tab/>
      </w:r>
      <w:r w:rsidR="00B83B58" w:rsidRPr="00ED0DBA">
        <w:rPr>
          <w:bCs/>
        </w:rPr>
        <w:t xml:space="preserve">Настоящим выражаем свое согласие на </w:t>
      </w:r>
      <w:r w:rsidR="00B83B58">
        <w:rPr>
          <w:bCs/>
        </w:rPr>
        <w:t>выполнение работ/</w:t>
      </w:r>
      <w:r w:rsidR="00B83B58" w:rsidRPr="00ED0DBA">
        <w:rPr>
          <w:bCs/>
        </w:rPr>
        <w:t xml:space="preserve">оказание услуг в полном соответствии с документацией о закупке, в том числе в соответствии с требованиями разделов </w:t>
      </w:r>
      <w:hyperlink w:anchor="_ТЕХНИЧЕСКАЯ_ЧАСТЬ" w:history="1">
        <w:r w:rsidR="00B83B58" w:rsidRPr="00ED0DBA">
          <w:rPr>
            <w:rStyle w:val="afe"/>
            <w:bCs/>
          </w:rPr>
          <w:t>«ТЕХНИЧЕСКАЯ ЧАСТЬ»</w:t>
        </w:r>
      </w:hyperlink>
      <w:r w:rsidR="00B83B58" w:rsidRPr="00ED0DBA">
        <w:rPr>
          <w:bCs/>
        </w:rPr>
        <w:t xml:space="preserve"> и </w:t>
      </w:r>
      <w:hyperlink w:anchor="_ФОРМА_СВИДЕТЕЛЬСТВО_ИЗГОТОВИТЕЛЯ" w:history="1">
        <w:r w:rsidR="00B83B58" w:rsidRPr="00ED0DBA">
          <w:rPr>
            <w:rStyle w:val="afe"/>
            <w:bCs/>
          </w:rPr>
          <w:t>«ПРОЕКТ ДОГОВОРА»</w:t>
        </w:r>
      </w:hyperlink>
      <w:r w:rsidR="00B83B58" w:rsidRPr="00ED0DBA">
        <w:rPr>
          <w:bCs/>
        </w:rPr>
        <w:t xml:space="preserve"> документации о закупке.  </w:t>
      </w:r>
      <w:bookmarkStart w:id="232" w:name="_Toc247081499"/>
    </w:p>
    <w:p w:rsidR="00B83B58" w:rsidRPr="00ED0DBA" w:rsidRDefault="00B83B58" w:rsidP="00B83B58">
      <w:pPr>
        <w:tabs>
          <w:tab w:val="left" w:pos="426"/>
        </w:tabs>
        <w:contextualSpacing/>
        <w:rPr>
          <w:bCs/>
        </w:rPr>
      </w:pPr>
    </w:p>
    <w:bookmarkEnd w:id="232"/>
    <w:p w:rsidR="00B83B58" w:rsidRPr="00ED0DBA" w:rsidRDefault="00B83B58" w:rsidP="00B83B58">
      <w:pPr>
        <w:spacing w:before="120"/>
        <w:rPr>
          <w:color w:val="0000CC"/>
        </w:rPr>
      </w:pPr>
      <w:r w:rsidRPr="00ED0DBA">
        <w:rPr>
          <w:color w:val="0000CC"/>
        </w:rPr>
        <w:t>Приложение: Техническое предложение в редактируемом формате на ____ л.</w:t>
      </w:r>
    </w:p>
    <w:p w:rsidR="00B83B58" w:rsidRPr="00ED0DBA" w:rsidRDefault="00B83B58" w:rsidP="00B83B58">
      <w:pPr>
        <w:spacing w:after="0"/>
        <w:jc w:val="left"/>
      </w:pPr>
    </w:p>
    <w:p w:rsidR="00B83B58" w:rsidRPr="00ED0DBA" w:rsidRDefault="00B83B58" w:rsidP="00B83B58">
      <w:pPr>
        <w:spacing w:after="0"/>
        <w:jc w:val="center"/>
      </w:pPr>
    </w:p>
    <w:p w:rsidR="00B83B58" w:rsidRPr="00ED0DBA" w:rsidRDefault="00B83B58" w:rsidP="00B83B58">
      <w:pPr>
        <w:spacing w:after="0"/>
        <w:rPr>
          <w:b/>
        </w:rPr>
      </w:pPr>
      <w:bookmarkStart w:id="233" w:name="_Toc369610936"/>
      <w:bookmarkStart w:id="234" w:name="_Toc506896665"/>
      <w:r w:rsidRPr="00ED0DBA">
        <w:rPr>
          <w:b/>
        </w:rPr>
        <w:t>Инструкции по заполнению</w:t>
      </w:r>
      <w:bookmarkEnd w:id="233"/>
      <w:bookmarkEnd w:id="234"/>
      <w:r w:rsidRPr="00ED0DBA">
        <w:rPr>
          <w:b/>
        </w:rPr>
        <w:t>:</w:t>
      </w:r>
    </w:p>
    <w:p w:rsidR="00B83B58" w:rsidRPr="00ED0DBA" w:rsidRDefault="00B83B58" w:rsidP="00B83B58">
      <w:pPr>
        <w:numPr>
          <w:ilvl w:val="0"/>
          <w:numId w:val="11"/>
        </w:numPr>
        <w:spacing w:after="0"/>
        <w:ind w:left="426"/>
      </w:pPr>
      <w:r w:rsidRPr="00ED0DBA">
        <w:t>данные инструкции не следует воспроизводить в документах, подготовленных Участником закупки;</w:t>
      </w:r>
    </w:p>
    <w:p w:rsidR="00B83B58" w:rsidRPr="00ED0DBA" w:rsidRDefault="00B83B58" w:rsidP="00B83B58">
      <w:pPr>
        <w:numPr>
          <w:ilvl w:val="0"/>
          <w:numId w:val="11"/>
        </w:numPr>
        <w:spacing w:after="0"/>
        <w:ind w:left="426"/>
      </w:pPr>
      <w:r w:rsidRPr="00ED0DBA">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B83B58" w:rsidRPr="00ED0DBA" w:rsidRDefault="00B83B58" w:rsidP="00B83B58">
      <w:pPr>
        <w:numPr>
          <w:ilvl w:val="0"/>
          <w:numId w:val="11"/>
        </w:numPr>
        <w:tabs>
          <w:tab w:val="left" w:pos="426"/>
        </w:tabs>
        <w:spacing w:after="0"/>
        <w:ind w:left="426"/>
        <w:contextualSpacing/>
        <w:rPr>
          <w:bCs/>
        </w:rPr>
      </w:pPr>
      <w:r w:rsidRPr="00ED0DBA">
        <w:rPr>
          <w:color w:val="FF0000"/>
        </w:rPr>
        <w:t xml:space="preserve"> </w:t>
      </w:r>
      <w:r w:rsidRPr="00ED0DBA">
        <w:t xml:space="preserve">в техническом предложении Участником закупки выражается </w:t>
      </w:r>
      <w:r w:rsidRPr="00ED0DBA">
        <w:rPr>
          <w:bCs/>
        </w:rPr>
        <w:t xml:space="preserve">согласие на оказание услуг в полном соответствии с документацией о закупке, в том числе в соответствии с требованиями разделов </w:t>
      </w:r>
      <w:hyperlink w:anchor="_ТЕХНИЧЕСКАЯ_ЧАСТЬ" w:history="1">
        <w:r w:rsidRPr="00ED0DBA">
          <w:rPr>
            <w:rStyle w:val="afe"/>
            <w:bCs/>
          </w:rPr>
          <w:t>«ТЕХНИЧЕСКАЯ ЧАСТЬ»</w:t>
        </w:r>
      </w:hyperlink>
      <w:r w:rsidRPr="00ED0DBA">
        <w:rPr>
          <w:bCs/>
        </w:rPr>
        <w:t xml:space="preserve"> и </w:t>
      </w:r>
      <w:hyperlink w:anchor="_ФОРМА_СВИДЕТЕЛЬСТВО_ИЗГОТОВИТЕЛЯ" w:history="1">
        <w:r w:rsidRPr="00ED0DBA">
          <w:rPr>
            <w:rStyle w:val="afe"/>
            <w:bCs/>
          </w:rPr>
          <w:t>«ПРОЕКТ ДОГОВОРА»</w:t>
        </w:r>
      </w:hyperlink>
      <w:r w:rsidRPr="00ED0DBA">
        <w:rPr>
          <w:bCs/>
        </w:rPr>
        <w:t xml:space="preserve"> документации о закупке. В случае, если участник предлагает какие-либо изменения либо дополнения относительно требований, изложенных в </w:t>
      </w:r>
      <w:hyperlink w:anchor="_ТЕХНИЧЕСКАЯ_ЧАСТЬ" w:history="1">
        <w:r w:rsidRPr="00ED0DBA">
          <w:rPr>
            <w:rStyle w:val="afe"/>
            <w:bCs/>
          </w:rPr>
          <w:t>«ТЕХНИЧЕСКАЯ ЧАСТЬ»</w:t>
        </w:r>
      </w:hyperlink>
      <w:r w:rsidRPr="00ED0DBA">
        <w:rPr>
          <w:bCs/>
        </w:rPr>
        <w:t xml:space="preserve"> и </w:t>
      </w:r>
      <w:hyperlink w:anchor="_ФОРМА_СВИДЕТЕЛЬСТВО_ИЗГОТОВИТЕЛЯ" w:history="1">
        <w:r w:rsidRPr="00ED0DBA">
          <w:rPr>
            <w:rStyle w:val="afe"/>
            <w:bCs/>
          </w:rPr>
          <w:t>«ПРОЕКТ ДОГОВОРА»</w:t>
        </w:r>
      </w:hyperlink>
      <w:r w:rsidRPr="00ED0DBA">
        <w:rPr>
          <w:bCs/>
        </w:rPr>
        <w:t xml:space="preserve">, участник должен </w:t>
      </w:r>
      <w:r w:rsidRPr="00ED0DBA">
        <w:t>подробно и развернуто указать об этом в техническом предложении. В последнем случае в техническом предложении указывается фраза: «</w:t>
      </w:r>
      <w:r w:rsidRPr="00ED0DBA">
        <w:rPr>
          <w:bCs/>
        </w:rPr>
        <w:t xml:space="preserve">Настоящим выражаем свое согласие на оказание услуг в соответствии с документацией о закупке, в том числе в соответствии с требованиями разделов </w:t>
      </w:r>
      <w:hyperlink w:anchor="_ТЕХНИЧЕСКАЯ_ЧАСТЬ" w:history="1">
        <w:r w:rsidRPr="00ED0DBA">
          <w:rPr>
            <w:rStyle w:val="afe"/>
            <w:bCs/>
          </w:rPr>
          <w:t>«ТЕХНИЧЕСКАЯ ЧАСТЬ»</w:t>
        </w:r>
      </w:hyperlink>
      <w:r w:rsidRPr="00ED0DBA">
        <w:rPr>
          <w:bCs/>
        </w:rPr>
        <w:t xml:space="preserve"> и </w:t>
      </w:r>
      <w:hyperlink w:anchor="_ФОРМА_СВИДЕТЕЛЬСТВО_ИЗГОТОВИТЕЛЯ" w:history="1">
        <w:r w:rsidRPr="00ED0DBA">
          <w:rPr>
            <w:rStyle w:val="afe"/>
            <w:bCs/>
          </w:rPr>
          <w:t>«ПРОЕКТ ДОГОВОРА»</w:t>
        </w:r>
      </w:hyperlink>
      <w:r w:rsidRPr="00ED0DBA">
        <w:rPr>
          <w:bCs/>
        </w:rPr>
        <w:t xml:space="preserve"> документации о закупке с учетом следующих предложений:…(далее </w:t>
      </w:r>
      <w:r w:rsidRPr="00ED0DBA">
        <w:t>подробно и развернуто указываются предложения</w:t>
      </w:r>
      <w:r w:rsidRPr="00ED0DBA">
        <w:rPr>
          <w:bCs/>
        </w:rPr>
        <w:t xml:space="preserve">)  </w:t>
      </w:r>
    </w:p>
    <w:p w:rsidR="00B83B58" w:rsidRPr="00ED0DBA" w:rsidRDefault="00B83B58" w:rsidP="00B83B58">
      <w:pPr>
        <w:numPr>
          <w:ilvl w:val="0"/>
          <w:numId w:val="11"/>
        </w:numPr>
        <w:spacing w:after="0"/>
        <w:ind w:left="426"/>
      </w:pPr>
      <w:r w:rsidRPr="00ED0DBA">
        <w:t>Техническое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5133F3" w:rsidRDefault="00B83B58" w:rsidP="00B83B58">
      <w:pPr>
        <w:tabs>
          <w:tab w:val="left" w:pos="426"/>
        </w:tabs>
        <w:ind w:firstLine="567"/>
        <w:contextualSpacing/>
      </w:pPr>
      <w:r w:rsidRPr="00ED0DBA">
        <w:rPr>
          <w:b/>
        </w:rPr>
        <w:t>Участник закупки к Техническому предложению должен приложить файл технического предложения, в выполненный в редактируемом формате.</w:t>
      </w:r>
    </w:p>
    <w:p w:rsidR="005133F3" w:rsidRDefault="005133F3" w:rsidP="005133F3"/>
    <w:p w:rsidR="005133F3" w:rsidRDefault="005133F3" w:rsidP="005133F3"/>
    <w:p w:rsidR="005133F3" w:rsidRDefault="005133F3" w:rsidP="005133F3"/>
    <w:p w:rsidR="005133F3" w:rsidRDefault="005133F3" w:rsidP="005133F3"/>
    <w:p w:rsidR="005133F3" w:rsidRDefault="005133F3" w:rsidP="005133F3"/>
    <w:p w:rsidR="00B83B58" w:rsidRDefault="00B83B58" w:rsidP="005133F3"/>
    <w:p w:rsidR="00B83B58" w:rsidRDefault="00B83B58" w:rsidP="005133F3"/>
    <w:p w:rsidR="00B767AE" w:rsidRDefault="00B767AE" w:rsidP="005133F3"/>
    <w:p w:rsidR="00B767AE" w:rsidRDefault="00B767AE" w:rsidP="005133F3"/>
    <w:p w:rsidR="005133F3" w:rsidRDefault="005133F3" w:rsidP="005133F3"/>
    <w:p w:rsidR="005133F3" w:rsidRDefault="005133F3" w:rsidP="005133F3"/>
    <w:p w:rsidR="00AD6CBB" w:rsidRPr="00C57A3B" w:rsidRDefault="00AD6CBB" w:rsidP="00AD6CBB">
      <w:pPr>
        <w:pStyle w:val="21"/>
        <w:rPr>
          <w:sz w:val="24"/>
          <w:szCs w:val="24"/>
        </w:rPr>
      </w:pPr>
      <w:bookmarkStart w:id="235" w:name="_Toc133937934"/>
      <w:r w:rsidRPr="00C57A3B">
        <w:rPr>
          <w:sz w:val="24"/>
          <w:szCs w:val="24"/>
        </w:rPr>
        <w:lastRenderedPageBreak/>
        <w:t>ФОРМА Информация об участнике закупки</w:t>
      </w:r>
      <w:bookmarkEnd w:id="231"/>
      <w:bookmarkEnd w:id="235"/>
    </w:p>
    <w:p w:rsidR="00AD6CBB" w:rsidRPr="008D1D8F" w:rsidRDefault="00AD6CBB" w:rsidP="00AD6CBB">
      <w:pPr>
        <w:jc w:val="center"/>
        <w:rPr>
          <w:b/>
        </w:rPr>
      </w:pPr>
    </w:p>
    <w:p w:rsidR="00AD6CBB" w:rsidRDefault="00AD6CBB" w:rsidP="00B767AE">
      <w:pPr>
        <w:pStyle w:val="ConsPlusNormal"/>
        <w:ind w:firstLine="0"/>
        <w:jc w:val="center"/>
        <w:rPr>
          <w:rFonts w:ascii="Times New Roman" w:hAnsi="Times New Roman" w:cs="Times New Roman"/>
          <w:b/>
          <w:sz w:val="24"/>
          <w:szCs w:val="24"/>
        </w:rPr>
      </w:pPr>
      <w:r w:rsidRPr="008D1D8F">
        <w:rPr>
          <w:rFonts w:ascii="Times New Roman" w:hAnsi="Times New Roman" w:cs="Times New Roman"/>
          <w:b/>
          <w:sz w:val="24"/>
          <w:szCs w:val="24"/>
        </w:rPr>
        <w:t>Информация об участнике закупки</w:t>
      </w:r>
      <w:r w:rsidRPr="008D1D8F">
        <w:rPr>
          <w:rStyle w:val="af3"/>
          <w:b/>
          <w:sz w:val="24"/>
          <w:szCs w:val="24"/>
        </w:rPr>
        <w:footnoteReference w:id="1"/>
      </w:r>
      <w:r w:rsidRPr="008D1D8F">
        <w:rPr>
          <w:rFonts w:ascii="Times New Roman" w:hAnsi="Times New Roman" w:cs="Times New Roman"/>
          <w:b/>
          <w:sz w:val="24"/>
          <w:szCs w:val="24"/>
        </w:rPr>
        <w:t>:</w:t>
      </w:r>
    </w:p>
    <w:p w:rsidR="00B767AE" w:rsidRPr="008D1D8F" w:rsidRDefault="00B767AE" w:rsidP="00B767AE">
      <w:pPr>
        <w:pStyle w:val="ConsPlusNormal"/>
        <w:ind w:firstLine="0"/>
        <w:jc w:val="center"/>
        <w:rPr>
          <w:rFonts w:ascii="Times New Roman" w:hAnsi="Times New Roman" w:cs="Times New Roman"/>
          <w:b/>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1554B9">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1554B9">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AF0C2C" w:rsidRDefault="00AD6CBB" w:rsidP="00524F85">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AF0C2C" w:rsidRDefault="00AD6CBB" w:rsidP="00524F85">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r w:rsidR="00AD6CBB" w:rsidRPr="002F4CA3" w:rsidTr="00524F85">
        <w:tc>
          <w:tcPr>
            <w:tcW w:w="5499" w:type="dxa"/>
            <w:tcBorders>
              <w:top w:val="nil"/>
              <w:left w:val="nil"/>
              <w:bottom w:val="nil"/>
              <w:right w:val="nil"/>
            </w:tcBorders>
          </w:tcPr>
          <w:p w:rsidR="00AD6CBB" w:rsidRPr="002F4CA3" w:rsidRDefault="00AD6CBB" w:rsidP="00524F85">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1554B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AD6CBB" w:rsidRPr="002F4CA3" w:rsidRDefault="00AD6CBB" w:rsidP="00AD6CBB">
            <w:pPr>
              <w:pStyle w:val="ConsPlusNormal"/>
              <w:rPr>
                <w:rFonts w:ascii="Times New Roman" w:hAnsi="Times New Roman" w:cs="Times New Roman"/>
                <w:sz w:val="24"/>
                <w:szCs w:val="24"/>
              </w:rPr>
            </w:pPr>
          </w:p>
        </w:tc>
      </w:tr>
    </w:tbl>
    <w:p w:rsidR="00AD6CBB" w:rsidRDefault="00AD6CBB" w:rsidP="00AD6CBB">
      <w:pPr>
        <w:jc w:val="cente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631040" w:rsidRPr="00D750CD" w:rsidTr="00C56B20">
        <w:tc>
          <w:tcPr>
            <w:tcW w:w="5499" w:type="dxa"/>
            <w:tcBorders>
              <w:top w:val="nil"/>
              <w:left w:val="nil"/>
              <w:bottom w:val="nil"/>
              <w:right w:val="nil"/>
            </w:tcBorders>
          </w:tcPr>
          <w:p w:rsidR="00631040" w:rsidRPr="00D750CD" w:rsidRDefault="00631040" w:rsidP="00C56B20">
            <w:pPr>
              <w:pStyle w:val="ConsPlusNormal"/>
              <w:ind w:firstLine="0"/>
              <w:rPr>
                <w:rFonts w:ascii="Times New Roman" w:hAnsi="Times New Roman" w:cs="Times New Roman"/>
                <w:sz w:val="24"/>
                <w:szCs w:val="24"/>
              </w:rPr>
            </w:pPr>
            <w:r w:rsidRPr="00E405C2">
              <w:rPr>
                <w:rFonts w:ascii="Times New Roman" w:hAnsi="Times New Roman" w:cs="Times New Roman"/>
                <w:sz w:val="24"/>
                <w:szCs w:val="24"/>
                <w:highlight w:val="yellow"/>
              </w:rPr>
              <w:t>Адрес сайта или страницы сайта в информационно-</w:t>
            </w:r>
            <w:r w:rsidRPr="00E405C2">
              <w:rPr>
                <w:rFonts w:ascii="Times New Roman" w:hAnsi="Times New Roman" w:cs="Times New Roman"/>
                <w:sz w:val="24"/>
                <w:szCs w:val="24"/>
                <w:highlight w:val="yellow"/>
              </w:rPr>
              <w:lastRenderedPageBreak/>
              <w:t>телекоммуникационной сети "Интернет", на которых размещены требования в отношении соответствия участника требованиям законодательства Российской Федерации к лицам, осуществляющим поставку товара, выполнение рабо</w:t>
            </w:r>
            <w:r w:rsidRPr="00E405C2">
              <w:rPr>
                <w:rFonts w:ascii="Times New Roman" w:hAnsi="Times New Roman" w:cs="Times New Roman"/>
                <w:sz w:val="2"/>
                <w:szCs w:val="2"/>
                <w:highlight w:val="yellow"/>
              </w:rPr>
              <w:t>1</w:t>
            </w:r>
            <w:r w:rsidRPr="00E405C2">
              <w:rPr>
                <w:rFonts w:ascii="Times New Roman" w:hAnsi="Times New Roman" w:cs="Times New Roman"/>
                <w:sz w:val="24"/>
                <w:szCs w:val="24"/>
                <w:highlight w:val="yellow"/>
              </w:rPr>
              <w:t>ты, оказание услуги, являющихся предметом закупки в случае если данное требование установлено п.16 информационной карты.</w:t>
            </w:r>
          </w:p>
        </w:tc>
        <w:tc>
          <w:tcPr>
            <w:tcW w:w="3572" w:type="dxa"/>
            <w:tcBorders>
              <w:top w:val="single" w:sz="4" w:space="0" w:color="auto"/>
              <w:left w:val="nil"/>
              <w:bottom w:val="single" w:sz="4" w:space="0" w:color="auto"/>
              <w:right w:val="nil"/>
            </w:tcBorders>
          </w:tcPr>
          <w:p w:rsidR="00631040" w:rsidRPr="00D750CD" w:rsidRDefault="00631040" w:rsidP="00C56B20">
            <w:pPr>
              <w:pStyle w:val="ConsPlusNormal"/>
              <w:rPr>
                <w:rFonts w:ascii="Times New Roman" w:hAnsi="Times New Roman" w:cs="Times New Roman"/>
                <w:sz w:val="24"/>
                <w:szCs w:val="24"/>
              </w:rPr>
            </w:pPr>
          </w:p>
        </w:tc>
      </w:tr>
    </w:tbl>
    <w:p w:rsidR="00631040" w:rsidRDefault="00631040" w:rsidP="00631040">
      <w:pPr>
        <w:pStyle w:val="21"/>
        <w:rPr>
          <w:sz w:val="24"/>
          <w:szCs w:val="24"/>
        </w:rPr>
      </w:pPr>
    </w:p>
    <w:p w:rsidR="00631040" w:rsidRDefault="00631040" w:rsidP="00AD6CBB">
      <w:pPr>
        <w:jc w:val="center"/>
      </w:pPr>
    </w:p>
    <w:p w:rsidR="00631040" w:rsidRDefault="00631040" w:rsidP="00AD6CBB">
      <w:pPr>
        <w:jc w:val="center"/>
      </w:pPr>
    </w:p>
    <w:p w:rsidR="00AD6CBB" w:rsidRDefault="00AD6CBB" w:rsidP="00AD6CBB">
      <w:pPr>
        <w:sectPr w:rsidR="00AD6CBB" w:rsidSect="004C249E">
          <w:footerReference w:type="default" r:id="rId47"/>
          <w:pgSz w:w="11906" w:h="16838" w:code="9"/>
          <w:pgMar w:top="851" w:right="567" w:bottom="851" w:left="1134" w:header="709" w:footer="709" w:gutter="0"/>
          <w:cols w:space="708"/>
          <w:titlePg/>
          <w:docGrid w:linePitch="360"/>
        </w:sectPr>
      </w:pPr>
    </w:p>
    <w:p w:rsidR="00AD6CBB" w:rsidRDefault="00AD6CBB" w:rsidP="00AD6CBB">
      <w:pPr>
        <w:pStyle w:val="21"/>
        <w:rPr>
          <w:sz w:val="24"/>
          <w:szCs w:val="24"/>
        </w:rPr>
      </w:pPr>
      <w:bookmarkStart w:id="236" w:name="_ФОРМА_План_распределения"/>
      <w:bookmarkStart w:id="237" w:name="_ФОРМА_5._План"/>
      <w:bookmarkStart w:id="238" w:name="_ФОРМА_6._План"/>
      <w:bookmarkStart w:id="239" w:name="_ФОРМА__План"/>
      <w:bookmarkStart w:id="240" w:name="_План_распределения_объемов"/>
      <w:bookmarkStart w:id="241" w:name="_ФОРМА_7._АНКЕТА"/>
      <w:bookmarkStart w:id="242" w:name="_ФОРМА_8._Декларация"/>
      <w:bookmarkStart w:id="243" w:name="_ФОРМА_9._Справка"/>
      <w:bookmarkStart w:id="244" w:name="_ФОРМА_10._Справка"/>
      <w:bookmarkStart w:id="245" w:name="_ФОРМА_11._Согласие"/>
      <w:bookmarkStart w:id="246" w:name="_ФОРМА_12._Справка"/>
      <w:bookmarkStart w:id="247" w:name="_ФОРМА_13._Антикоррупционные"/>
      <w:bookmarkStart w:id="248" w:name="_ФОРМА_Справка_о"/>
      <w:bookmarkStart w:id="249" w:name="_Форма__Сведение"/>
      <w:bookmarkStart w:id="250" w:name="_Toc77775991"/>
      <w:bookmarkStart w:id="251" w:name="_Toc133937935"/>
      <w:bookmarkStart w:id="252" w:name="_Toc1035163"/>
      <w:bookmarkStart w:id="253" w:name="_Toc36125264"/>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1554B9">
        <w:rPr>
          <w:sz w:val="24"/>
          <w:szCs w:val="24"/>
        </w:rPr>
        <w:lastRenderedPageBreak/>
        <w:t>Форма Сведение о наименовании страны происхождения поставляемого товара</w:t>
      </w:r>
      <w:bookmarkEnd w:id="250"/>
      <w:bookmarkEnd w:id="251"/>
    </w:p>
    <w:p w:rsidR="00AD6CBB" w:rsidRDefault="00AD6CBB" w:rsidP="00AD6CBB">
      <w:pPr>
        <w:jc w:val="center"/>
      </w:pPr>
    </w:p>
    <w:p w:rsidR="00AD6CBB" w:rsidRDefault="00AD6CBB" w:rsidP="00AD6CBB">
      <w:pPr>
        <w:jc w:val="center"/>
      </w:pPr>
      <w:r w:rsidRPr="001554B9">
        <w:t>Сведение о наименовании страны происхождения поставляемого товара</w:t>
      </w:r>
    </w:p>
    <w:p w:rsidR="00AD6CBB" w:rsidRDefault="00AD6CBB" w:rsidP="00AD6CBB">
      <w:pPr>
        <w:jc w:val="center"/>
      </w:pPr>
    </w:p>
    <w:p w:rsidR="00AD6CBB" w:rsidRDefault="00AD6CBB" w:rsidP="00AD6CBB">
      <w:pPr>
        <w:jc w:val="center"/>
      </w:pPr>
    </w:p>
    <w:tbl>
      <w:tblPr>
        <w:tblStyle w:val="affffd"/>
        <w:tblW w:w="14879" w:type="dxa"/>
        <w:tblLook w:val="04A0" w:firstRow="1" w:lastRow="0" w:firstColumn="1" w:lastColumn="0" w:noHBand="0" w:noVBand="1"/>
      </w:tblPr>
      <w:tblGrid>
        <w:gridCol w:w="2093"/>
        <w:gridCol w:w="3474"/>
        <w:gridCol w:w="9312"/>
      </w:tblGrid>
      <w:tr w:rsidR="00AD6CBB" w:rsidTr="00AD6CBB">
        <w:tc>
          <w:tcPr>
            <w:tcW w:w="2093" w:type="dxa"/>
          </w:tcPr>
          <w:p w:rsidR="00AD6CBB" w:rsidRDefault="00AD6CBB" w:rsidP="00AD6CBB">
            <w:pPr>
              <w:jc w:val="center"/>
            </w:pPr>
            <w:r>
              <w:t>№ п/п</w:t>
            </w:r>
          </w:p>
        </w:tc>
        <w:tc>
          <w:tcPr>
            <w:tcW w:w="3474" w:type="dxa"/>
          </w:tcPr>
          <w:p w:rsidR="00AD6CBB" w:rsidRDefault="00AD6CBB" w:rsidP="00AD6CBB">
            <w:pPr>
              <w:jc w:val="center"/>
            </w:pPr>
            <w:r>
              <w:t>Наименование товара</w:t>
            </w:r>
          </w:p>
        </w:tc>
        <w:tc>
          <w:tcPr>
            <w:tcW w:w="9312" w:type="dxa"/>
          </w:tcPr>
          <w:p w:rsidR="00AD6CBB" w:rsidRDefault="00AD6CBB" w:rsidP="00AD6CBB">
            <w:pPr>
              <w:jc w:val="center"/>
            </w:pPr>
            <w:r>
              <w:t>Страна происхождения товара (указывается наименование страны происхождения товара и код по ОКСМ)</w:t>
            </w:r>
          </w:p>
        </w:tc>
      </w:tr>
      <w:tr w:rsidR="00AD6CBB" w:rsidTr="00AD6CBB">
        <w:tc>
          <w:tcPr>
            <w:tcW w:w="2093" w:type="dxa"/>
          </w:tcPr>
          <w:p w:rsidR="00AD6CBB" w:rsidRDefault="00AD6CBB" w:rsidP="00AD6CBB">
            <w:pPr>
              <w:jc w:val="center"/>
            </w:pPr>
          </w:p>
        </w:tc>
        <w:tc>
          <w:tcPr>
            <w:tcW w:w="3474" w:type="dxa"/>
          </w:tcPr>
          <w:p w:rsidR="00AD6CBB" w:rsidRDefault="00AD6CBB" w:rsidP="00AD6CBB">
            <w:pPr>
              <w:jc w:val="center"/>
            </w:pPr>
          </w:p>
        </w:tc>
        <w:tc>
          <w:tcPr>
            <w:tcW w:w="9312" w:type="dxa"/>
          </w:tcPr>
          <w:p w:rsidR="00AD6CBB" w:rsidRDefault="00AD6CBB" w:rsidP="00AD6CBB">
            <w:pPr>
              <w:jc w:val="center"/>
            </w:pPr>
          </w:p>
        </w:tc>
      </w:tr>
      <w:tr w:rsidR="00AD6CBB" w:rsidTr="00AD6CBB">
        <w:tc>
          <w:tcPr>
            <w:tcW w:w="2093" w:type="dxa"/>
          </w:tcPr>
          <w:p w:rsidR="00AD6CBB" w:rsidRDefault="00AD6CBB" w:rsidP="00AD6CBB">
            <w:pPr>
              <w:jc w:val="center"/>
            </w:pPr>
          </w:p>
        </w:tc>
        <w:tc>
          <w:tcPr>
            <w:tcW w:w="3474" w:type="dxa"/>
          </w:tcPr>
          <w:p w:rsidR="00AD6CBB" w:rsidRDefault="00AD6CBB" w:rsidP="00AD6CBB">
            <w:pPr>
              <w:jc w:val="center"/>
            </w:pPr>
          </w:p>
        </w:tc>
        <w:tc>
          <w:tcPr>
            <w:tcW w:w="9312" w:type="dxa"/>
          </w:tcPr>
          <w:p w:rsidR="00AD6CBB" w:rsidRDefault="00AD6CBB" w:rsidP="00AD6CBB">
            <w:pPr>
              <w:jc w:val="center"/>
            </w:pPr>
          </w:p>
        </w:tc>
      </w:tr>
    </w:tbl>
    <w:p w:rsidR="00AD6CBB" w:rsidRDefault="00AD6CBB" w:rsidP="00AD6CBB">
      <w:pPr>
        <w:jc w:val="center"/>
      </w:pPr>
    </w:p>
    <w:p w:rsidR="00AD6CBB" w:rsidRDefault="00AD6CBB" w:rsidP="00AD6CBB">
      <w:pPr>
        <w:jc w:val="center"/>
      </w:pPr>
    </w:p>
    <w:p w:rsidR="00AD6CBB" w:rsidRDefault="00AD6CBB" w:rsidP="00AD6CBB">
      <w:pPr>
        <w:jc w:val="center"/>
      </w:pPr>
    </w:p>
    <w:p w:rsidR="00AD6CBB" w:rsidRDefault="00AD6CBB" w:rsidP="00AD6CBB">
      <w:pPr>
        <w:jc w:val="center"/>
      </w:pPr>
    </w:p>
    <w:p w:rsidR="00AD6CBB" w:rsidRDefault="00AD6CBB" w:rsidP="00AD6CBB">
      <w:pPr>
        <w:jc w:val="center"/>
      </w:pPr>
    </w:p>
    <w:p w:rsidR="00AD6CBB" w:rsidRPr="00697C8D" w:rsidRDefault="00AD6CBB" w:rsidP="00AD6CBB">
      <w:pPr>
        <w:pStyle w:val="affffb"/>
        <w:jc w:val="center"/>
        <w:rPr>
          <w:b/>
          <w:bCs/>
        </w:rPr>
      </w:pPr>
    </w:p>
    <w:p w:rsidR="00AD6CBB" w:rsidRPr="00697C8D" w:rsidRDefault="00AD6CBB" w:rsidP="00AD6CBB">
      <w:pPr>
        <w:pStyle w:val="affffb"/>
        <w:jc w:val="both"/>
        <w:rPr>
          <w:b/>
          <w:bCs/>
          <w:sz w:val="20"/>
        </w:rPr>
      </w:pPr>
      <w:r w:rsidRPr="00697C8D">
        <w:rPr>
          <w:b/>
          <w:bCs/>
          <w:sz w:val="20"/>
        </w:rPr>
        <w:t>Инструкции по заполнению</w:t>
      </w:r>
    </w:p>
    <w:p w:rsidR="00AD6CBB" w:rsidRPr="001852B0" w:rsidRDefault="00AD6CBB" w:rsidP="008D4F12">
      <w:pPr>
        <w:pStyle w:val="affffb"/>
        <w:numPr>
          <w:ilvl w:val="0"/>
          <w:numId w:val="22"/>
        </w:numPr>
        <w:tabs>
          <w:tab w:val="left" w:pos="709"/>
        </w:tabs>
        <w:ind w:left="142" w:firstLine="0"/>
        <w:jc w:val="both"/>
        <w:rPr>
          <w:sz w:val="20"/>
        </w:rPr>
      </w:pPr>
      <w:r w:rsidRPr="001852B0">
        <w:rPr>
          <w:sz w:val="20"/>
        </w:rPr>
        <w:t>Данные инструкции не следует воспроизводить в документах, подготовленных Участником закупки.</w:t>
      </w:r>
    </w:p>
    <w:p w:rsidR="00AD6CBB" w:rsidRDefault="00AD6CBB" w:rsidP="008D4F12">
      <w:pPr>
        <w:pStyle w:val="affffb"/>
        <w:numPr>
          <w:ilvl w:val="0"/>
          <w:numId w:val="22"/>
        </w:numPr>
        <w:tabs>
          <w:tab w:val="left" w:pos="709"/>
        </w:tabs>
        <w:ind w:left="142" w:firstLine="0"/>
        <w:jc w:val="both"/>
        <w:rPr>
          <w:sz w:val="20"/>
        </w:rPr>
      </w:pPr>
      <w:r w:rsidRPr="001852B0">
        <w:rPr>
          <w:sz w:val="20"/>
        </w:rPr>
        <w:t xml:space="preserve">Участник конкурса </w:t>
      </w:r>
      <w:r>
        <w:rPr>
          <w:sz w:val="20"/>
        </w:rPr>
        <w:t>обязан указать сведения о стране происхождения товара, в том числе поставляемого при выполнении работ, оказании услуг.</w:t>
      </w:r>
    </w:p>
    <w:p w:rsidR="00AD6CBB" w:rsidRPr="001852B0" w:rsidRDefault="00AD6CBB" w:rsidP="008D4F12">
      <w:pPr>
        <w:pStyle w:val="affffb"/>
        <w:numPr>
          <w:ilvl w:val="0"/>
          <w:numId w:val="22"/>
        </w:numPr>
        <w:tabs>
          <w:tab w:val="left" w:pos="709"/>
        </w:tabs>
        <w:ind w:left="142" w:firstLine="0"/>
        <w:jc w:val="both"/>
        <w:rPr>
          <w:sz w:val="20"/>
        </w:rPr>
      </w:pPr>
      <w:r>
        <w:rPr>
          <w:sz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предложения в отношении предмета закупки.</w:t>
      </w:r>
    </w:p>
    <w:p w:rsidR="00AD6CBB" w:rsidRDefault="00AD6CBB" w:rsidP="00AD6CBB">
      <w:pPr>
        <w:pStyle w:val="21"/>
        <w:jc w:val="both"/>
        <w:rPr>
          <w:sz w:val="24"/>
          <w:szCs w:val="24"/>
        </w:rPr>
      </w:pPr>
    </w:p>
    <w:p w:rsidR="00AD6CBB" w:rsidRDefault="00AD6CBB" w:rsidP="00AD6CBB">
      <w:pPr>
        <w:pStyle w:val="21"/>
        <w:rPr>
          <w:sz w:val="24"/>
          <w:szCs w:val="24"/>
        </w:rPr>
      </w:pPr>
    </w:p>
    <w:p w:rsidR="00AD6CBB" w:rsidRDefault="00AD6CBB" w:rsidP="00AD6CBB">
      <w:pPr>
        <w:pStyle w:val="21"/>
        <w:rPr>
          <w:sz w:val="24"/>
          <w:szCs w:val="24"/>
        </w:rPr>
      </w:pPr>
    </w:p>
    <w:p w:rsidR="009C2360" w:rsidRDefault="009C2360" w:rsidP="009C2360"/>
    <w:p w:rsidR="009C2360" w:rsidRDefault="009C2360" w:rsidP="009C2360"/>
    <w:p w:rsidR="009C2360" w:rsidRDefault="009C2360" w:rsidP="009C2360"/>
    <w:p w:rsidR="009C2360" w:rsidRDefault="009C2360" w:rsidP="009C2360"/>
    <w:p w:rsidR="009C2360" w:rsidRDefault="009C2360" w:rsidP="009C2360"/>
    <w:p w:rsidR="009C2360" w:rsidRDefault="009C2360" w:rsidP="009C2360"/>
    <w:p w:rsidR="009C2360" w:rsidRDefault="009C2360" w:rsidP="009C2360"/>
    <w:p w:rsidR="009C2360" w:rsidRDefault="009C2360" w:rsidP="009C2360"/>
    <w:p w:rsidR="009C2360" w:rsidRPr="009C2360" w:rsidRDefault="009C2360" w:rsidP="00D14987"/>
    <w:p w:rsidR="009C2360" w:rsidRPr="00D14987" w:rsidRDefault="009C2360" w:rsidP="00D14987">
      <w:pPr>
        <w:pStyle w:val="21"/>
        <w:rPr>
          <w:rStyle w:val="12"/>
          <w:rFonts w:ascii="Times New Roman" w:hAnsi="Times New Roman" w:cs="Times New Roman"/>
          <w:b w:val="0"/>
          <w:bCs w:val="0"/>
          <w:color w:val="auto"/>
          <w:sz w:val="24"/>
          <w:szCs w:val="24"/>
        </w:rPr>
      </w:pPr>
      <w:bookmarkStart w:id="254" w:name="dst471333"/>
      <w:bookmarkStart w:id="255" w:name="_Toc110842954"/>
      <w:bookmarkStart w:id="256" w:name="_Toc133937936"/>
      <w:bookmarkEnd w:id="254"/>
      <w:r w:rsidRPr="00D14987">
        <w:rPr>
          <w:rStyle w:val="12"/>
          <w:rFonts w:ascii="Times New Roman" w:hAnsi="Times New Roman" w:cs="Times New Roman"/>
          <w:color w:val="auto"/>
          <w:sz w:val="24"/>
          <w:szCs w:val="24"/>
        </w:rPr>
        <w:lastRenderedPageBreak/>
        <w:t xml:space="preserve">Типовая форма </w:t>
      </w:r>
      <w:r w:rsidRPr="00D14987">
        <w:rPr>
          <w:rFonts w:eastAsiaTheme="majorEastAsia"/>
          <w:sz w:val="24"/>
          <w:szCs w:val="24"/>
        </w:rPr>
        <w:t>независимой гарантии обеспечения заявки участника закупочной процедуры</w:t>
      </w:r>
      <w:bookmarkEnd w:id="255"/>
      <w:bookmarkEnd w:id="256"/>
    </w:p>
    <w:p w:rsidR="009C2360" w:rsidRPr="00F47C42" w:rsidRDefault="009C2360" w:rsidP="009C2360"/>
    <w:p w:rsidR="009C2360" w:rsidRPr="00F47C42" w:rsidRDefault="009C2360" w:rsidP="009C2360"/>
    <w:tbl>
      <w:tblPr>
        <w:tblW w:w="0" w:type="auto"/>
        <w:tblInd w:w="28" w:type="dxa"/>
        <w:tblLayout w:type="fixed"/>
        <w:tblCellMar>
          <w:left w:w="90" w:type="dxa"/>
          <w:right w:w="90" w:type="dxa"/>
        </w:tblCellMar>
        <w:tblLook w:val="0000" w:firstRow="0" w:lastRow="0" w:firstColumn="0" w:lastColumn="0" w:noHBand="0" w:noVBand="0"/>
      </w:tblPr>
      <w:tblGrid>
        <w:gridCol w:w="4050"/>
        <w:gridCol w:w="300"/>
        <w:gridCol w:w="1800"/>
        <w:gridCol w:w="600"/>
        <w:gridCol w:w="900"/>
        <w:gridCol w:w="450"/>
        <w:gridCol w:w="1398"/>
      </w:tblGrid>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D6F8B" w:rsidRDefault="009C2360" w:rsidP="00D14987">
            <w:pPr>
              <w:jc w:val="center"/>
            </w:pPr>
          </w:p>
        </w:tc>
        <w:tc>
          <w:tcPr>
            <w:tcW w:w="300" w:type="dxa"/>
            <w:tcBorders>
              <w:top w:val="nil"/>
              <w:left w:val="nil"/>
              <w:bottom w:val="nil"/>
              <w:right w:val="nil"/>
            </w:tcBorders>
            <w:tcMar>
              <w:top w:w="114" w:type="dxa"/>
              <w:left w:w="28" w:type="dxa"/>
              <w:bottom w:w="114" w:type="dxa"/>
              <w:right w:w="28" w:type="dxa"/>
            </w:tcMar>
          </w:tcPr>
          <w:p w:rsidR="009C2360" w:rsidRPr="007D6F8B" w:rsidRDefault="009C2360" w:rsidP="00D14987"/>
        </w:tc>
        <w:tc>
          <w:tcPr>
            <w:tcW w:w="1800" w:type="dxa"/>
            <w:tcBorders>
              <w:top w:val="nil"/>
              <w:left w:val="nil"/>
              <w:bottom w:val="nil"/>
              <w:right w:val="nil"/>
            </w:tcBorders>
            <w:tcMar>
              <w:top w:w="114" w:type="dxa"/>
              <w:left w:w="28" w:type="dxa"/>
              <w:bottom w:w="114" w:type="dxa"/>
              <w:right w:w="28" w:type="dxa"/>
            </w:tcMar>
          </w:tcPr>
          <w:p w:rsidR="009C2360" w:rsidRPr="007D6F8B" w:rsidRDefault="009C2360" w:rsidP="00D14987"/>
        </w:tc>
        <w:tc>
          <w:tcPr>
            <w:tcW w:w="600" w:type="dxa"/>
            <w:tcBorders>
              <w:top w:val="nil"/>
              <w:left w:val="nil"/>
              <w:bottom w:val="nil"/>
              <w:right w:val="nil"/>
            </w:tcBorders>
            <w:tcMar>
              <w:top w:w="114" w:type="dxa"/>
              <w:left w:w="28" w:type="dxa"/>
              <w:bottom w:w="114" w:type="dxa"/>
              <w:right w:w="28" w:type="dxa"/>
            </w:tcMar>
          </w:tcPr>
          <w:p w:rsidR="009C2360" w:rsidRPr="007D6F8B" w:rsidRDefault="009C2360" w:rsidP="00D14987"/>
        </w:tc>
        <w:tc>
          <w:tcPr>
            <w:tcW w:w="900" w:type="dxa"/>
            <w:tcBorders>
              <w:top w:val="nil"/>
              <w:left w:val="nil"/>
              <w:bottom w:val="nil"/>
              <w:right w:val="nil"/>
            </w:tcBorders>
            <w:tcMar>
              <w:top w:w="114" w:type="dxa"/>
              <w:left w:w="28" w:type="dxa"/>
              <w:bottom w:w="114" w:type="dxa"/>
              <w:right w:w="28" w:type="dxa"/>
            </w:tcMar>
          </w:tcPr>
          <w:p w:rsidR="009C2360" w:rsidRPr="007D6F8B" w:rsidRDefault="009C2360" w:rsidP="00D14987"/>
        </w:tc>
        <w:tc>
          <w:tcPr>
            <w:tcW w:w="450" w:type="dxa"/>
            <w:tcBorders>
              <w:top w:val="nil"/>
              <w:left w:val="nil"/>
              <w:bottom w:val="nil"/>
              <w:right w:val="nil"/>
            </w:tcBorders>
            <w:tcMar>
              <w:top w:w="114" w:type="dxa"/>
              <w:left w:w="28" w:type="dxa"/>
              <w:bottom w:w="114" w:type="dxa"/>
              <w:right w:w="28" w:type="dxa"/>
            </w:tcMar>
          </w:tcPr>
          <w:p w:rsidR="009C2360" w:rsidRPr="007D6F8B" w:rsidRDefault="009C2360" w:rsidP="00D14987"/>
        </w:tc>
        <w:tc>
          <w:tcPr>
            <w:tcW w:w="1398" w:type="dxa"/>
            <w:tcBorders>
              <w:top w:val="nil"/>
              <w:left w:val="nil"/>
              <w:bottom w:val="nil"/>
              <w:right w:val="nil"/>
            </w:tcBorders>
            <w:tcMar>
              <w:top w:w="114" w:type="dxa"/>
              <w:left w:w="28" w:type="dxa"/>
              <w:bottom w:w="114" w:type="dxa"/>
              <w:right w:w="28" w:type="dxa"/>
            </w:tcMar>
          </w:tcPr>
          <w:p w:rsidR="009C2360" w:rsidRPr="007D6F8B" w:rsidRDefault="009C2360" w:rsidP="00D14987"/>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4050" w:type="dxa"/>
            <w:gridSpan w:val="5"/>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ind w:right="136"/>
              <w:jc w:val="right"/>
              <w:rPr>
                <w:rFonts w:ascii="Times New Roman" w:hAnsi="Times New Roman" w:cs="Times New Roman"/>
                <w:sz w:val="24"/>
                <w:szCs w:val="24"/>
              </w:rPr>
            </w:pPr>
            <w:r w:rsidRPr="00742C63">
              <w:rPr>
                <w:rFonts w:ascii="Times New Roman" w:hAnsi="Times New Roman" w:cs="Times New Roman"/>
                <w:sz w:val="24"/>
                <w:szCs w:val="24"/>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4050" w:type="dxa"/>
            <w:gridSpan w:val="5"/>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jc w:val="right"/>
              <w:rPr>
                <w:rFonts w:ascii="Times New Roman" w:hAnsi="Times New Roman" w:cs="Times New Roman"/>
                <w:sz w:val="24"/>
                <w:szCs w:val="24"/>
              </w:rPr>
            </w:pPr>
            <w:r w:rsidRPr="00742C63">
              <w:rPr>
                <w:rFonts w:ascii="Times New Roman" w:hAnsi="Times New Roman" w:cs="Times New Roman"/>
                <w:sz w:val="24"/>
                <w:szCs w:val="24"/>
              </w:rPr>
              <w:t>Номер независимой гарантии</w:t>
            </w:r>
            <w:r w:rsidRPr="00742C63">
              <w:rPr>
                <w:rFonts w:ascii="Times New Roman" w:hAnsi="Times New Roman" w:cs="Times New Roman"/>
                <w:noProof/>
                <w:position w:val="-9"/>
                <w:sz w:val="24"/>
                <w:szCs w:val="24"/>
              </w:rPr>
              <w:drawing>
                <wp:inline distT="0" distB="0" distL="0" distR="0" wp14:anchorId="441CE352" wp14:editId="23498739">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5702" name="Picture 1"/>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r w:rsidRPr="00742C63">
              <w:rPr>
                <w:rFonts w:ascii="Times New Roman" w:hAnsi="Times New Roman" w:cs="Times New Roman"/>
                <w:sz w:val="24"/>
                <w:szCs w:val="24"/>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9498" w:type="dxa"/>
            <w:gridSpan w:val="7"/>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r w:rsidRPr="00742C63">
              <w:rPr>
                <w:rFonts w:ascii="Times New Roman" w:hAnsi="Times New Roman" w:cs="Times New Roman"/>
                <w:sz w:val="24"/>
                <w:szCs w:val="24"/>
              </w:rPr>
              <w:t xml:space="preserve">Информация о гаранте, принципале, бенефициаре </w:t>
            </w: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2700" w:type="dxa"/>
            <w:gridSpan w:val="3"/>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r w:rsidRPr="00742C63">
              <w:rPr>
                <w:rFonts w:ascii="Times New Roman" w:hAnsi="Times New Roman" w:cs="Times New Roman"/>
                <w:sz w:val="24"/>
                <w:szCs w:val="24"/>
              </w:rPr>
              <w:t xml:space="preserve">Коды </w:t>
            </w: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Полное наименование гаранта </w:t>
            </w:r>
          </w:p>
        </w:tc>
        <w:tc>
          <w:tcPr>
            <w:tcW w:w="2700" w:type="dxa"/>
            <w:gridSpan w:val="3"/>
            <w:vMerge w:val="restart"/>
            <w:tcBorders>
              <w:top w:val="nil"/>
              <w:left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ind w:right="136"/>
              <w:jc w:val="right"/>
              <w:rPr>
                <w:rFonts w:ascii="Times New Roman" w:hAnsi="Times New Roman" w:cs="Times New Roman"/>
                <w:sz w:val="24"/>
                <w:szCs w:val="24"/>
              </w:rPr>
            </w:pPr>
            <w:r w:rsidRPr="00742C63">
              <w:rPr>
                <w:rFonts w:ascii="Times New Roman" w:hAnsi="Times New Roman" w:cs="Times New Roman"/>
                <w:sz w:val="24"/>
                <w:szCs w:val="24"/>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2700" w:type="dxa"/>
            <w:gridSpan w:val="3"/>
            <w:vMerge/>
            <w:tcBorders>
              <w:left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ind w:right="136"/>
              <w:jc w:val="right"/>
              <w:rPr>
                <w:rFonts w:ascii="Times New Roman" w:hAnsi="Times New Roman" w:cs="Times New Roman"/>
                <w:sz w:val="24"/>
                <w:szCs w:val="24"/>
              </w:rPr>
            </w:pPr>
            <w:r w:rsidRPr="00742C63">
              <w:rPr>
                <w:rFonts w:ascii="Times New Roman" w:hAnsi="Times New Roman" w:cs="Times New Roman"/>
                <w:sz w:val="24"/>
                <w:szCs w:val="24"/>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2700" w:type="dxa"/>
            <w:gridSpan w:val="3"/>
            <w:vMerge/>
            <w:tcBorders>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jc w:val="right"/>
              <w:rPr>
                <w:rFonts w:ascii="Times New Roman" w:hAnsi="Times New Roman" w:cs="Times New Roman"/>
                <w:sz w:val="24"/>
                <w:szCs w:val="24"/>
              </w:rPr>
            </w:pPr>
            <w:r w:rsidRPr="00742C63">
              <w:rPr>
                <w:rFonts w:ascii="Times New Roman" w:hAnsi="Times New Roman" w:cs="Times New Roman"/>
                <w:sz w:val="24"/>
                <w:szCs w:val="24"/>
              </w:rPr>
              <w:t>БИК</w:t>
            </w:r>
            <w:r w:rsidRPr="00742C63">
              <w:rPr>
                <w:rFonts w:ascii="Times New Roman" w:hAnsi="Times New Roman" w:cs="Times New Roman"/>
                <w:noProof/>
                <w:position w:val="-9"/>
                <w:sz w:val="24"/>
                <w:szCs w:val="24"/>
              </w:rPr>
              <w:drawing>
                <wp:inline distT="0" distB="0" distL="0" distR="0" wp14:anchorId="56D565A8" wp14:editId="53A9B09A">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56069" name="Picture 2"/>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r w:rsidRPr="00742C63">
              <w:rPr>
                <w:rFonts w:ascii="Times New Roman" w:hAnsi="Times New Roman" w:cs="Times New Roman"/>
                <w:sz w:val="24"/>
                <w:szCs w:val="24"/>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r w:rsidRPr="00742C63">
              <w:rPr>
                <w:rFonts w:ascii="Times New Roman" w:hAnsi="Times New Roman" w:cs="Times New Roman"/>
                <w:sz w:val="24"/>
                <w:szCs w:val="24"/>
              </w:rPr>
              <w:t>-</w:t>
            </w: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ind w:right="136"/>
              <w:jc w:val="right"/>
              <w:rPr>
                <w:rFonts w:ascii="Times New Roman" w:hAnsi="Times New Roman" w:cs="Times New Roman"/>
                <w:sz w:val="24"/>
                <w:szCs w:val="24"/>
              </w:rPr>
            </w:pPr>
            <w:r>
              <w:rPr>
                <w:rFonts w:ascii="Times New Roman" w:hAnsi="Times New Roman" w:cs="Times New Roman"/>
                <w:sz w:val="24"/>
                <w:szCs w:val="24"/>
              </w:rPr>
              <w:t>по ОКТМО</w:t>
            </w:r>
            <w:r w:rsidRPr="00742C63">
              <w:rPr>
                <w:rFonts w:ascii="Times New Roman" w:hAnsi="Times New Roman" w:cs="Times New Roman"/>
                <w:noProof/>
                <w:position w:val="-9"/>
                <w:sz w:val="24"/>
                <w:szCs w:val="24"/>
              </w:rPr>
              <w:drawing>
                <wp:inline distT="0" distB="0" distL="0" distR="0" wp14:anchorId="2FE8E43B" wp14:editId="14886E93">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535266" name="Picture 3"/>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jc w:val="right"/>
              <w:rPr>
                <w:rFonts w:ascii="Times New Roman" w:hAnsi="Times New Roman" w:cs="Times New Roman"/>
                <w:sz w:val="24"/>
                <w:szCs w:val="24"/>
              </w:rPr>
            </w:pPr>
            <w:r w:rsidRPr="00742C63">
              <w:rPr>
                <w:rFonts w:ascii="Times New Roman" w:hAnsi="Times New Roman" w:cs="Times New Roman"/>
                <w:sz w:val="24"/>
                <w:szCs w:val="24"/>
              </w:rPr>
              <w:t>ИНН</w:t>
            </w:r>
            <w:r w:rsidRPr="00742C63">
              <w:rPr>
                <w:rFonts w:ascii="Times New Roman" w:hAnsi="Times New Roman" w:cs="Times New Roman"/>
                <w:noProof/>
                <w:position w:val="-9"/>
                <w:sz w:val="24"/>
                <w:szCs w:val="24"/>
              </w:rPr>
              <w:drawing>
                <wp:inline distT="0" distB="0" distL="0" distR="0" wp14:anchorId="5106A749" wp14:editId="074C89F8">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43220" name="Picture 4"/>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742C63">
              <w:rPr>
                <w:rFonts w:ascii="Times New Roman" w:hAnsi="Times New Roman" w:cs="Times New Roman"/>
                <w:sz w:val="24"/>
                <w:szCs w:val="24"/>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jc w:val="right"/>
              <w:rPr>
                <w:rFonts w:ascii="Times New Roman" w:hAnsi="Times New Roman" w:cs="Times New Roman"/>
                <w:sz w:val="24"/>
                <w:szCs w:val="24"/>
              </w:rPr>
            </w:pPr>
            <w:r w:rsidRPr="00742C63">
              <w:rPr>
                <w:rFonts w:ascii="Times New Roman" w:hAnsi="Times New Roman" w:cs="Times New Roman"/>
                <w:sz w:val="24"/>
                <w:szCs w:val="24"/>
              </w:rPr>
              <w:t>КПП</w:t>
            </w:r>
            <w:r w:rsidRPr="00742C63">
              <w:rPr>
                <w:rFonts w:ascii="Times New Roman" w:hAnsi="Times New Roman" w:cs="Times New Roman"/>
                <w:noProof/>
                <w:position w:val="-9"/>
                <w:sz w:val="24"/>
                <w:szCs w:val="24"/>
              </w:rPr>
              <w:drawing>
                <wp:inline distT="0" distB="0" distL="0" distR="0" wp14:anchorId="1E559888" wp14:editId="54C95E0A">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56295" name="Picture 5"/>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742C63">
              <w:rPr>
                <w:rFonts w:ascii="Times New Roman" w:hAnsi="Times New Roman" w:cs="Times New Roman"/>
                <w:sz w:val="24"/>
                <w:szCs w:val="24"/>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Default="009C2360" w:rsidP="00D14987">
            <w:pPr>
              <w:pStyle w:val="FORMATTEXT"/>
              <w:ind w:right="136"/>
              <w:jc w:val="right"/>
              <w:rPr>
                <w:rFonts w:ascii="Times New Roman" w:hAnsi="Times New Roman" w:cs="Times New Roman"/>
                <w:sz w:val="24"/>
                <w:szCs w:val="24"/>
              </w:rPr>
            </w:pPr>
            <w:r>
              <w:rPr>
                <w:rFonts w:ascii="Times New Roman" w:hAnsi="Times New Roman" w:cs="Times New Roman"/>
                <w:sz w:val="24"/>
                <w:szCs w:val="24"/>
              </w:rPr>
              <w:t xml:space="preserve">по </w:t>
            </w:r>
          </w:p>
          <w:p w:rsidR="009C2360" w:rsidRPr="00742C63" w:rsidRDefault="009C2360" w:rsidP="00D14987">
            <w:pPr>
              <w:pStyle w:val="FORMATTEXT"/>
              <w:jc w:val="right"/>
              <w:rPr>
                <w:rFonts w:ascii="Times New Roman" w:hAnsi="Times New Roman" w:cs="Times New Roman"/>
                <w:sz w:val="24"/>
                <w:szCs w:val="24"/>
              </w:rPr>
            </w:pPr>
            <w:r>
              <w:rPr>
                <w:rFonts w:ascii="Times New Roman" w:hAnsi="Times New Roman" w:cs="Times New Roman"/>
                <w:sz w:val="24"/>
                <w:szCs w:val="24"/>
              </w:rPr>
              <w:t xml:space="preserve">ОКТМО </w:t>
            </w:r>
            <w:r w:rsidRPr="00742C63">
              <w:rPr>
                <w:rFonts w:ascii="Times New Roman" w:hAnsi="Times New Roman" w:cs="Times New Roman"/>
                <w:noProof/>
                <w:position w:val="-9"/>
                <w:sz w:val="24"/>
                <w:szCs w:val="24"/>
              </w:rPr>
              <w:drawing>
                <wp:inline distT="0" distB="0" distL="0" distR="0" wp14:anchorId="4C298E28" wp14:editId="713F7D47">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4251" name="Picture 6"/>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r w:rsidRPr="00742C63">
              <w:rPr>
                <w:rFonts w:ascii="Times New Roman" w:hAnsi="Times New Roman" w:cs="Times New Roman"/>
                <w:sz w:val="24"/>
                <w:szCs w:val="24"/>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jc w:val="center"/>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r w:rsidRPr="00742C63">
              <w:rPr>
                <w:rFonts w:ascii="Times New Roman" w:hAnsi="Times New Roman" w:cs="Times New Roman"/>
                <w:sz w:val="24"/>
                <w:szCs w:val="24"/>
              </w:rPr>
              <w:t xml:space="preserve">Полное наименование </w:t>
            </w:r>
          </w:p>
        </w:tc>
        <w:tc>
          <w:tcPr>
            <w:tcW w:w="2700" w:type="dxa"/>
            <w:gridSpan w:val="3"/>
            <w:tcBorders>
              <w:top w:val="nil"/>
              <w:left w:val="nil"/>
              <w:bottom w:val="nil"/>
              <w:right w:val="nil"/>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742C63" w:rsidRDefault="009C2360" w:rsidP="00D14987">
            <w:pPr>
              <w:pStyle w:val="FORMATTEXT"/>
              <w:ind w:right="136"/>
              <w:jc w:val="right"/>
              <w:rPr>
                <w:rFonts w:ascii="Times New Roman" w:hAnsi="Times New Roman" w:cs="Times New Roman"/>
                <w:sz w:val="24"/>
                <w:szCs w:val="24"/>
              </w:rPr>
            </w:pPr>
            <w:r w:rsidRPr="00742C63">
              <w:rPr>
                <w:rFonts w:ascii="Times New Roman" w:hAnsi="Times New Roman" w:cs="Times New Roman"/>
                <w:sz w:val="24"/>
                <w:szCs w:val="24"/>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742C63" w:rsidRDefault="009C2360" w:rsidP="00D14987">
            <w:pPr>
              <w:pStyle w:val="FORMATTEXT"/>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lastRenderedPageBreak/>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8561AC" w:rsidRDefault="009C2360" w:rsidP="00D14987">
            <w:pPr>
              <w:pStyle w:val="FORMATTEXT"/>
              <w:ind w:right="136"/>
              <w:jc w:val="right"/>
              <w:rPr>
                <w:rFonts w:ascii="Times New Roman" w:hAnsi="Times New Roman" w:cs="Times New Roman"/>
                <w:sz w:val="24"/>
                <w:szCs w:val="24"/>
              </w:rPr>
            </w:pPr>
            <w:r w:rsidRPr="008561AC">
              <w:rPr>
                <w:rFonts w:ascii="Times New Roman" w:hAnsi="Times New Roman" w:cs="Times New Roman"/>
                <w:sz w:val="24"/>
                <w:szCs w:val="24"/>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40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9C2360" w:rsidRPr="008561AC" w:rsidRDefault="009C2360" w:rsidP="00D14987">
            <w:pPr>
              <w:pStyle w:val="FORMATTEXT"/>
              <w:jc w:val="right"/>
              <w:rPr>
                <w:rFonts w:ascii="Times New Roman" w:hAnsi="Times New Roman" w:cs="Times New Roman"/>
                <w:sz w:val="24"/>
                <w:szCs w:val="24"/>
              </w:rPr>
            </w:pPr>
          </w:p>
          <w:p w:rsidR="009C2360" w:rsidRPr="008561AC" w:rsidRDefault="009C2360" w:rsidP="00D14987">
            <w:pPr>
              <w:pStyle w:val="FORMATTEXT"/>
              <w:ind w:right="136"/>
              <w:jc w:val="right"/>
              <w:rPr>
                <w:rFonts w:ascii="Times New Roman" w:hAnsi="Times New Roman" w:cs="Times New Roman"/>
                <w:sz w:val="24"/>
                <w:szCs w:val="24"/>
              </w:rPr>
            </w:pPr>
            <w:r>
              <w:rPr>
                <w:rFonts w:ascii="Times New Roman" w:hAnsi="Times New Roman" w:cs="Times New Roman"/>
                <w:sz w:val="24"/>
                <w:szCs w:val="24"/>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9498"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jc w:val="center"/>
              <w:rPr>
                <w:rFonts w:ascii="Times New Roman" w:hAnsi="Times New Roman" w:cs="Times New Roman"/>
                <w:sz w:val="24"/>
                <w:szCs w:val="24"/>
              </w:rPr>
            </w:pPr>
            <w:r w:rsidRPr="008561AC">
              <w:rPr>
                <w:rFonts w:ascii="Times New Roman" w:hAnsi="Times New Roman" w:cs="Times New Roman"/>
                <w:sz w:val="24"/>
                <w:szCs w:val="24"/>
              </w:rPr>
              <w:t xml:space="preserve">Информация о конкурентной закупке, для обеспечения заявки на участие в которой предоставляется независимая гарантия </w:t>
            </w: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Номер извещения об осуществлении конкурентной закупки</w:t>
            </w:r>
            <w:r w:rsidRPr="008561AC">
              <w:rPr>
                <w:rFonts w:ascii="Times New Roman" w:hAnsi="Times New Roman" w:cs="Times New Roman"/>
                <w:noProof/>
                <w:position w:val="-9"/>
                <w:sz w:val="24"/>
                <w:szCs w:val="24"/>
              </w:rPr>
              <w:drawing>
                <wp:inline distT="0" distB="0" distL="0" distR="0" wp14:anchorId="2BB60A73" wp14:editId="01BBA8C9">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8818" name="Picture 7"/>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r w:rsidRPr="008561AC">
              <w:rPr>
                <w:rFonts w:ascii="Times New Roman" w:hAnsi="Times New Roman" w:cs="Times New Roman"/>
                <w:sz w:val="24"/>
                <w:szCs w:val="24"/>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848"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Предмет договора</w:t>
            </w:r>
            <w:r w:rsidRPr="008561AC">
              <w:rPr>
                <w:rFonts w:ascii="Times New Roman" w:hAnsi="Times New Roman" w:cs="Times New Roman"/>
                <w:noProof/>
                <w:position w:val="-9"/>
                <w:sz w:val="24"/>
                <w:szCs w:val="24"/>
              </w:rPr>
              <w:drawing>
                <wp:inline distT="0" distB="0" distL="0" distR="0" wp14:anchorId="1746D3AE" wp14:editId="13337795">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91361" name="Picture 8"/>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sz w:val="24"/>
                <w:szCs w:val="24"/>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848"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9498"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jc w:val="center"/>
              <w:rPr>
                <w:rFonts w:ascii="Times New Roman" w:hAnsi="Times New Roman" w:cs="Times New Roman"/>
                <w:sz w:val="24"/>
                <w:szCs w:val="24"/>
              </w:rPr>
            </w:pPr>
            <w:r w:rsidRPr="008561AC">
              <w:rPr>
                <w:rFonts w:ascii="Times New Roman" w:hAnsi="Times New Roman" w:cs="Times New Roman"/>
                <w:sz w:val="24"/>
                <w:szCs w:val="24"/>
              </w:rPr>
              <w:t xml:space="preserve">Условия независимой гарантии </w:t>
            </w: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single" w:sz="6" w:space="0" w:color="auto"/>
            </w:tcBorders>
            <w:tcMar>
              <w:top w:w="114" w:type="dxa"/>
              <w:left w:w="28" w:type="dxa"/>
              <w:bottom w:w="114" w:type="dxa"/>
              <w:right w:w="28" w:type="dxa"/>
            </w:tcMar>
          </w:tcPr>
          <w:p w:rsidR="009C2360" w:rsidRPr="008561AC" w:rsidRDefault="009C2360" w:rsidP="00D14987">
            <w:pPr>
              <w:pStyle w:val="FORMATTEXT"/>
              <w:ind w:right="116"/>
              <w:jc w:val="right"/>
              <w:rPr>
                <w:rFonts w:ascii="Times New Roman" w:hAnsi="Times New Roman" w:cs="Times New Roman"/>
                <w:sz w:val="24"/>
                <w:szCs w:val="24"/>
              </w:rPr>
            </w:pPr>
            <w:r>
              <w:rPr>
                <w:rFonts w:ascii="Times New Roman" w:hAnsi="Times New Roman" w:cs="Times New Roman"/>
                <w:sz w:val="24"/>
                <w:szCs w:val="24"/>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Срок вступления независимой гарантии в силу</w:t>
            </w:r>
            <w:r w:rsidRPr="008561AC">
              <w:rPr>
                <w:rFonts w:ascii="Times New Roman" w:hAnsi="Times New Roman" w:cs="Times New Roman"/>
                <w:noProof/>
                <w:position w:val="-9"/>
                <w:sz w:val="24"/>
                <w:szCs w:val="24"/>
              </w:rPr>
              <w:drawing>
                <wp:inline distT="0" distB="0" distL="0" distR="0" wp14:anchorId="387F508B" wp14:editId="0741ADEE">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80635" name="Picture 9"/>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sz w:val="24"/>
                <w:szCs w:val="24"/>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435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Срок действия независимой гарантии</w:t>
            </w:r>
            <w:r w:rsidRPr="008561AC">
              <w:rPr>
                <w:rFonts w:ascii="Times New Roman" w:hAnsi="Times New Roman" w:cs="Times New Roman"/>
                <w:noProof/>
                <w:position w:val="-9"/>
                <w:sz w:val="24"/>
                <w:szCs w:val="24"/>
              </w:rPr>
              <w:drawing>
                <wp:inline distT="0" distB="0" distL="0" distR="0" wp14:anchorId="7DBA373C" wp14:editId="6BE5E657">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880" name="Picture 10"/>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sz w:val="24"/>
                <w:szCs w:val="24"/>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500"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848" w:type="dxa"/>
            <w:gridSpan w:val="2"/>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bl>
    <w:p w:rsidR="009C2360" w:rsidRPr="008561AC" w:rsidRDefault="009C2360" w:rsidP="009C2360"/>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18.07.2011 N 223-ФЗ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25.07.2022)"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Федеральным законом "О закупках товаров, работ, услуг отдельными видами юридических лиц"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(далее -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18.07.2011 N 223-ФЗ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25.07.2022)"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Закон о закупках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и положением о закупке бенефициара победителем закупки или иным лицом, с которым по результатам определения </w:t>
      </w:r>
      <w:r>
        <w:rPr>
          <w:rFonts w:ascii="Times New Roman" w:hAnsi="Times New Roman" w:cs="Times New Roman"/>
          <w:sz w:val="24"/>
          <w:szCs w:val="24"/>
        </w:rPr>
        <w:t xml:space="preserve">поставщика/ </w:t>
      </w:r>
      <w:r w:rsidRPr="008561AC">
        <w:rPr>
          <w:rFonts w:ascii="Times New Roman" w:hAnsi="Times New Roman" w:cs="Times New Roman"/>
          <w:sz w:val="24"/>
          <w:szCs w:val="24"/>
        </w:rPr>
        <w:t>подрядчика</w:t>
      </w:r>
      <w:r>
        <w:rPr>
          <w:rFonts w:ascii="Times New Roman" w:hAnsi="Times New Roman" w:cs="Times New Roman"/>
          <w:sz w:val="24"/>
          <w:szCs w:val="24"/>
        </w:rPr>
        <w:t>/ исполнителя</w:t>
      </w:r>
      <w:r w:rsidRPr="008561AC">
        <w:rPr>
          <w:rFonts w:ascii="Times New Roman" w:hAnsi="Times New Roman" w:cs="Times New Roman"/>
          <w:sz w:val="24"/>
          <w:szCs w:val="24"/>
        </w:rPr>
        <w:t xml:space="preserve">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2. Настоящая независимая гарантия не может быть отозвана гарантом.</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lastRenderedPageBreak/>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а) принципал уклонился или отказался от заключения договора с бенефициаром;</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б) принципал не предоставил или предоставил с нарушением условий, установленных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18.07.2011 N 223-ФЗ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25.07.2022)"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Законом о закупках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561AC">
        <w:rPr>
          <w:rFonts w:ascii="Times New Roman" w:hAnsi="Times New Roman" w:cs="Times New Roman"/>
          <w:noProof/>
          <w:position w:val="-9"/>
          <w:sz w:val="24"/>
          <w:szCs w:val="24"/>
        </w:rPr>
        <w:drawing>
          <wp:inline distT="0" distB="0" distL="0" distR="0" wp14:anchorId="6DC28705" wp14:editId="5AC2CEEA">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6391" name="Picture 11"/>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sz w:val="24"/>
          <w:szCs w:val="24"/>
        </w:rPr>
        <w:t>.</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561AC">
        <w:rPr>
          <w:rFonts w:ascii="Times New Roman" w:hAnsi="Times New Roman" w:cs="Times New Roman"/>
          <w:noProof/>
          <w:position w:val="-9"/>
          <w:sz w:val="24"/>
          <w:szCs w:val="24"/>
        </w:rPr>
        <w:drawing>
          <wp:inline distT="0" distB="0" distL="0" distR="0" wp14:anchorId="7E88C9D6" wp14:editId="60B406FC">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69005" name="Picture 12"/>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sz w:val="24"/>
          <w:szCs w:val="24"/>
        </w:rPr>
        <w:t>.</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а) документ, содержащий информацию о наступлении хотя бы одного из случаев, предусмотренных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"kodeks://link/d?nd=351441595&amp;point=mark=000000000000000000000000000000000000000000000000008P00LT"\o"’’О независимых гарантиях, предоставляемых в качестве обеспечения заявки на участие в конкурентной закупке ...’’</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Постановление Правительства РФ от 09.08.2022 N 1397</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действует с 01.10.2022"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пунктом 3 настоящей независимой гарантии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8. В случае направления бенефициаром требования на бумажном носителе представляются оригиналы предусмотренных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Постановление Правительства РФ от 09.08.2022 N 1397</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действует с 01.10.2022"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пунктом 7 настоящей независимой гарантии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Постановление Правительства РФ от 09.08.2022 N 1397</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действует с 01.10.2022"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пунктом 7 настоящего раздела настоящей независимой гарантии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Постановление Правительства РФ от 09.08.2022 N 1397</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действует с 01.10.2022"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пунктом 7 настоящей независимой гарантии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Кодекс РФ от 30.11.1994 N 51-ФЗ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08.03.2022)"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Гражданским кодексом Российской Федерации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оснований для отказа в удовлетворении этого требования.</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lastRenderedPageBreak/>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05.04.2013 N 44-ФЗ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25.07.2022)"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24.07.2007 N 209-ФЗ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28.06.2022)"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8561AC">
        <w:rPr>
          <w:rFonts w:ascii="Times New Roman" w:hAnsi="Times New Roman" w:cs="Times New Roman"/>
          <w:sz w:val="24"/>
          <w:szCs w:val="24"/>
        </w:rPr>
        <w:fldChar w:fldCharType="begin"/>
      </w:r>
      <w:r w:rsidRPr="008561AC">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Федеральный закон от 05.04.2013 N 44-ФЗ</w:instrTex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instrText>Статус: действующая редакция (действ. с 25.07.2022)"</w:instrText>
      </w:r>
      <w:r w:rsidRPr="008561AC">
        <w:rPr>
          <w:rFonts w:ascii="Times New Roman" w:hAnsi="Times New Roman" w:cs="Times New Roman"/>
          <w:sz w:val="24"/>
          <w:szCs w:val="24"/>
        </w:rPr>
        <w:fldChar w:fldCharType="separate"/>
      </w:r>
      <w:r w:rsidRPr="008561AC">
        <w:rPr>
          <w:rFonts w:ascii="Times New Roman" w:hAnsi="Times New Roman" w:cs="Times New Roman"/>
          <w:sz w:val="24"/>
          <w:szCs w:val="24"/>
        </w:rPr>
        <w:t xml:space="preserve">частью 1_7 указанной статьи </w:t>
      </w:r>
      <w:r w:rsidRPr="008561AC">
        <w:rPr>
          <w:rFonts w:ascii="Times New Roman" w:hAnsi="Times New Roman" w:cs="Times New Roman"/>
          <w:sz w:val="24"/>
          <w:szCs w:val="24"/>
        </w:rPr>
        <w:fldChar w:fldCharType="end"/>
      </w:r>
      <w:r w:rsidRPr="008561AC">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C2360" w:rsidRPr="00711995"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15. Споры, возникающие в связи с исполнением обязательств по настоящей независимой гарантии, подлежат рассмотрению в </w:t>
      </w:r>
      <w:r w:rsidRPr="00711995">
        <w:rPr>
          <w:rFonts w:ascii="Times New Roman" w:hAnsi="Times New Roman" w:cs="Times New Roman"/>
          <w:sz w:val="24"/>
          <w:szCs w:val="24"/>
        </w:rPr>
        <w:t>арбитражном суде ________</w:t>
      </w:r>
      <w:r w:rsidRPr="00711995">
        <w:rPr>
          <w:noProof/>
          <w:position w:val="-9"/>
        </w:rPr>
        <w:drawing>
          <wp:inline distT="0" distB="0" distL="0" distR="0" wp14:anchorId="757CCF47" wp14:editId="5028DFE9">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331410" name="Picture 1"/>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711995">
        <w:rPr>
          <w:rFonts w:ascii="Times New Roman" w:hAnsi="Times New Roman" w:cs="Times New Roman"/>
          <w:sz w:val="24"/>
          <w:szCs w:val="24"/>
        </w:rPr>
        <w:t>.</w:t>
      </w:r>
    </w:p>
    <w:p w:rsidR="009C2360" w:rsidRPr="008561AC" w:rsidRDefault="009C2360" w:rsidP="009C2360">
      <w:pPr>
        <w:pStyle w:val="FORMATTEXT"/>
        <w:jc w:val="both"/>
        <w:rPr>
          <w:rFonts w:ascii="Times New Roman" w:hAnsi="Times New Roman" w:cs="Times New Roman"/>
          <w:sz w:val="24"/>
          <w:szCs w:val="24"/>
        </w:rPr>
      </w:pPr>
      <w:r w:rsidRPr="00711995">
        <w:rPr>
          <w:rFonts w:ascii="Times New Roman" w:hAnsi="Times New Roman" w:cs="Times New Roman"/>
          <w:sz w:val="24"/>
          <w:szCs w:val="24"/>
        </w:rPr>
        <w:t>16. Настоящая независимая гарантия выдана в пользу бенефициара, и права требования</w:t>
      </w:r>
      <w:r w:rsidRPr="008561AC">
        <w:rPr>
          <w:rFonts w:ascii="Times New Roman" w:hAnsi="Times New Roman" w:cs="Times New Roman"/>
          <w:sz w:val="24"/>
          <w:szCs w:val="24"/>
        </w:rPr>
        <w:t xml:space="preserve">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9C2360" w:rsidRPr="008561AC" w:rsidRDefault="009C2360" w:rsidP="009C2360">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270"/>
        <w:gridCol w:w="750"/>
        <w:gridCol w:w="450"/>
        <w:gridCol w:w="450"/>
        <w:gridCol w:w="450"/>
        <w:gridCol w:w="1650"/>
        <w:gridCol w:w="300"/>
        <w:gridCol w:w="1650"/>
        <w:gridCol w:w="450"/>
        <w:gridCol w:w="750"/>
        <w:gridCol w:w="1350"/>
      </w:tblGrid>
      <w:tr w:rsidR="009C2360" w:rsidTr="00D14987">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60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27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7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750" w:type="dxa"/>
            <w:tcBorders>
              <w:top w:val="nil"/>
              <w:left w:val="nil"/>
              <w:bottom w:val="nil"/>
              <w:right w:val="nil"/>
            </w:tcBorders>
            <w:tcMar>
              <w:top w:w="114" w:type="dxa"/>
              <w:left w:w="28" w:type="dxa"/>
              <w:bottom w:w="114" w:type="dxa"/>
              <w:right w:w="28" w:type="dxa"/>
            </w:tcMar>
          </w:tcPr>
          <w:p w:rsidR="009C2360" w:rsidRPr="008561AC" w:rsidRDefault="009C2360" w:rsidP="00D14987"/>
        </w:tc>
        <w:tc>
          <w:tcPr>
            <w:tcW w:w="1350" w:type="dxa"/>
            <w:tcBorders>
              <w:top w:val="nil"/>
              <w:left w:val="nil"/>
              <w:bottom w:val="nil"/>
              <w:right w:val="nil"/>
            </w:tcBorders>
            <w:tcMar>
              <w:top w:w="114" w:type="dxa"/>
              <w:left w:w="28" w:type="dxa"/>
              <w:bottom w:w="114" w:type="dxa"/>
              <w:right w:w="28" w:type="dxa"/>
            </w:tcMar>
          </w:tcPr>
          <w:p w:rsidR="009C2360" w:rsidRPr="008561AC" w:rsidRDefault="009C2360" w:rsidP="00D14987"/>
        </w:tc>
      </w:tr>
      <w:tr w:rsidR="009C2360" w:rsidTr="00D14987">
        <w:tc>
          <w:tcPr>
            <w:tcW w:w="3270"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ind w:right="-13"/>
              <w:jc w:val="both"/>
              <w:rPr>
                <w:rFonts w:ascii="Times New Roman" w:hAnsi="Times New Roman" w:cs="Times New Roman"/>
                <w:sz w:val="24"/>
                <w:szCs w:val="24"/>
              </w:rPr>
            </w:pPr>
            <w:r w:rsidRPr="008561AC">
              <w:rPr>
                <w:rFonts w:ascii="Times New Roman" w:hAnsi="Times New Roman" w:cs="Times New Roman"/>
                <w:sz w:val="24"/>
                <w:szCs w:val="24"/>
              </w:rPr>
              <w:t>Уполномоченное лицо гаранта</w:t>
            </w:r>
            <w:r>
              <w:rPr>
                <w:rFonts w:ascii="Times New Roman" w:hAnsi="Times New Roman" w:cs="Times New Roman"/>
                <w:sz w:val="24"/>
                <w:szCs w:val="24"/>
              </w:rPr>
              <w:t xml:space="preserve">, </w:t>
            </w:r>
            <w:r w:rsidRPr="00602280">
              <w:rPr>
                <w:rFonts w:ascii="Times New Roman" w:hAnsi="Times New Roman" w:cs="Times New Roman"/>
                <w:sz w:val="24"/>
                <w:szCs w:val="24"/>
              </w:rPr>
              <w:t xml:space="preserve">действующее на основании </w:t>
            </w:r>
            <w:r>
              <w:rPr>
                <w:rFonts w:ascii="Times New Roman" w:hAnsi="Times New Roman" w:cs="Times New Roman"/>
                <w:sz w:val="24"/>
                <w:szCs w:val="24"/>
              </w:rPr>
              <w:t xml:space="preserve">_______________ </w:t>
            </w:r>
            <w:r w:rsidRPr="00602280">
              <w:rPr>
                <w:rFonts w:ascii="Times New Roman" w:hAnsi="Times New Roman" w:cs="Times New Roman"/>
                <w:sz w:val="24"/>
                <w:szCs w:val="24"/>
              </w:rPr>
              <w:t>(</w:t>
            </w:r>
            <w:r w:rsidRPr="00602280">
              <w:rPr>
                <w:rFonts w:ascii="Times New Roman" w:hAnsi="Times New Roman" w:cs="Times New Roman"/>
                <w:i/>
                <w:sz w:val="24"/>
                <w:szCs w:val="24"/>
              </w:rPr>
              <w:t>дата, номер доверенности</w:t>
            </w:r>
            <w:r w:rsidRPr="00602280">
              <w:rPr>
                <w:rFonts w:ascii="Times New Roman" w:hAnsi="Times New Roman" w:cs="Times New Roman"/>
                <w:sz w:val="24"/>
                <w:szCs w:val="24"/>
              </w:rPr>
              <w:t>)</w:t>
            </w:r>
            <w:r w:rsidRPr="008561AC">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3270"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single" w:sz="6" w:space="0" w:color="auto"/>
              <w:left w:val="nil"/>
              <w:bottom w:val="nil"/>
              <w:right w:val="nil"/>
            </w:tcBorders>
            <w:tcMar>
              <w:top w:w="114" w:type="dxa"/>
              <w:left w:w="28" w:type="dxa"/>
              <w:bottom w:w="114" w:type="dxa"/>
              <w:right w:w="28" w:type="dxa"/>
            </w:tcMar>
          </w:tcPr>
          <w:p w:rsidR="009C2360" w:rsidRPr="008561AC" w:rsidRDefault="009C2360" w:rsidP="00D14987">
            <w:pPr>
              <w:pStyle w:val="FORMATTEXT"/>
              <w:jc w:val="center"/>
              <w:rPr>
                <w:rFonts w:ascii="Times New Roman" w:hAnsi="Times New Roman" w:cs="Times New Roman"/>
                <w:sz w:val="24"/>
                <w:szCs w:val="24"/>
              </w:rPr>
            </w:pPr>
            <w:r w:rsidRPr="008561AC">
              <w:rPr>
                <w:rFonts w:ascii="Times New Roman" w:hAnsi="Times New Roman" w:cs="Times New Roman"/>
                <w:sz w:val="24"/>
                <w:szCs w:val="24"/>
              </w:rPr>
              <w:t xml:space="preserve">(должность) </w:t>
            </w: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single" w:sz="6" w:space="0" w:color="auto"/>
              <w:left w:val="nil"/>
              <w:bottom w:val="nil"/>
              <w:right w:val="nil"/>
            </w:tcBorders>
            <w:tcMar>
              <w:top w:w="114" w:type="dxa"/>
              <w:left w:w="28" w:type="dxa"/>
              <w:bottom w:w="114" w:type="dxa"/>
              <w:right w:w="28" w:type="dxa"/>
            </w:tcMar>
          </w:tcPr>
          <w:p w:rsidR="009C2360" w:rsidRPr="008561AC" w:rsidRDefault="009C2360" w:rsidP="00D14987">
            <w:pPr>
              <w:pStyle w:val="FORMATTEXT"/>
              <w:jc w:val="center"/>
              <w:rPr>
                <w:rFonts w:ascii="Times New Roman" w:hAnsi="Times New Roman" w:cs="Times New Roman"/>
                <w:sz w:val="24"/>
                <w:szCs w:val="24"/>
              </w:rPr>
            </w:pPr>
            <w:r w:rsidRPr="008561AC">
              <w:rPr>
                <w:rFonts w:ascii="Times New Roman" w:hAnsi="Times New Roman" w:cs="Times New Roman"/>
                <w:sz w:val="24"/>
                <w:szCs w:val="24"/>
              </w:rPr>
              <w:t xml:space="preserve">(подпись) </w:t>
            </w: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9C2360" w:rsidRPr="008561AC" w:rsidRDefault="009C2360" w:rsidP="00D14987">
            <w:pPr>
              <w:pStyle w:val="FORMATTEXT"/>
              <w:jc w:val="center"/>
              <w:rPr>
                <w:rFonts w:ascii="Times New Roman" w:hAnsi="Times New Roman" w:cs="Times New Roman"/>
                <w:sz w:val="24"/>
                <w:szCs w:val="24"/>
              </w:rPr>
            </w:pPr>
            <w:r w:rsidRPr="008561AC">
              <w:rPr>
                <w:rFonts w:ascii="Times New Roman" w:hAnsi="Times New Roman" w:cs="Times New Roman"/>
                <w:sz w:val="24"/>
                <w:szCs w:val="24"/>
              </w:rPr>
              <w:t xml:space="preserve">(расшифровка подписи) </w:t>
            </w:r>
          </w:p>
        </w:tc>
      </w:tr>
      <w:tr w:rsidR="009C2360" w:rsidTr="00D14987">
        <w:tc>
          <w:tcPr>
            <w:tcW w:w="3270"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27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r w:rsidRPr="008561AC">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3270"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9C2360" w:rsidRPr="008561AC" w:rsidRDefault="009C2360" w:rsidP="00D14987">
            <w:pPr>
              <w:pStyle w:val="FORMATTEXT"/>
              <w:jc w:val="right"/>
              <w:rPr>
                <w:rFonts w:ascii="Times New Roman" w:hAnsi="Times New Roman" w:cs="Times New Roman"/>
                <w:sz w:val="24"/>
                <w:szCs w:val="24"/>
              </w:rPr>
            </w:pPr>
            <w:r w:rsidRPr="008561AC">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r w:rsidR="009C2360" w:rsidTr="00D14987">
        <w:tc>
          <w:tcPr>
            <w:tcW w:w="3270" w:type="dxa"/>
            <w:gridSpan w:val="7"/>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9C2360" w:rsidRPr="008561AC" w:rsidRDefault="009C2360" w:rsidP="00D14987">
            <w:pPr>
              <w:pStyle w:val="FORMATTEXT"/>
              <w:jc w:val="right"/>
              <w:rPr>
                <w:rFonts w:ascii="Times New Roman" w:hAnsi="Times New Roman" w:cs="Times New Roman"/>
                <w:sz w:val="24"/>
                <w:szCs w:val="24"/>
              </w:rPr>
            </w:pPr>
            <w:r w:rsidRPr="008561AC">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C2360" w:rsidRPr="008561AC" w:rsidRDefault="009C2360" w:rsidP="00D14987">
            <w:pPr>
              <w:pStyle w:val="FORMATTEXT"/>
              <w:rPr>
                <w:rFonts w:ascii="Times New Roman" w:hAnsi="Times New Roman" w:cs="Times New Roman"/>
                <w:sz w:val="24"/>
                <w:szCs w:val="24"/>
              </w:rPr>
            </w:pPr>
          </w:p>
        </w:tc>
      </w:tr>
    </w:tbl>
    <w:p w:rsidR="009C2360" w:rsidRPr="008561AC" w:rsidRDefault="009C2360" w:rsidP="009C2360"/>
    <w:p w:rsidR="009C2360" w:rsidRPr="008561AC" w:rsidRDefault="009C2360" w:rsidP="009C2360">
      <w:pPr>
        <w:pStyle w:val="FORMATTEXT"/>
        <w:jc w:val="both"/>
        <w:rPr>
          <w:rFonts w:ascii="Times New Roman" w:hAnsi="Times New Roman" w:cs="Times New Roman"/>
          <w:sz w:val="24"/>
          <w:szCs w:val="24"/>
        </w:rPr>
      </w:pPr>
      <w:r w:rsidRPr="008561AC">
        <w:rPr>
          <w:rFonts w:ascii="Times New Roman" w:hAnsi="Times New Roman" w:cs="Times New Roman"/>
          <w:sz w:val="24"/>
          <w:szCs w:val="24"/>
        </w:rPr>
        <w:t xml:space="preserve">________________ </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sz w:val="24"/>
          <w:szCs w:val="24"/>
        </w:rPr>
        <w:drawing>
          <wp:inline distT="0" distB="0" distL="0" distR="0" wp14:anchorId="4B22D711" wp14:editId="12A196D2">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3493" name="Picture 13"/>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 cy="228600"/>
                    </a:xfrm>
                    <a:prstGeom prst="rect">
                      <a:avLst/>
                    </a:prstGeom>
                    <a:noFill/>
                    <a:ln>
                      <a:noFill/>
                    </a:ln>
                  </pic:spPr>
                </pic:pic>
              </a:graphicData>
            </a:graphic>
          </wp:inline>
        </w:drawing>
      </w:r>
      <w:r w:rsidRPr="008561AC">
        <w:rPr>
          <w:rFonts w:ascii="Times New Roman" w:hAnsi="Times New Roman" w:cs="Times New Roman"/>
        </w:rPr>
        <w:t>Указывается при наличии.</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rPr>
        <w:drawing>
          <wp:inline distT="0" distB="0" distL="0" distR="0" wp14:anchorId="5C23C27D" wp14:editId="62E92B32">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92943" name="Picture 14"/>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rPr>
        <w:drawing>
          <wp:inline distT="0" distB="0" distL="0" distR="0" wp14:anchorId="262B0BAF" wp14:editId="5C6C0F57">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121095" name="Picture 15"/>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rPr>
        <w:drawing>
          <wp:inline distT="0" distB="0" distL="0" distR="0" wp14:anchorId="3895637C" wp14:editId="56164E95">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26648" name="Picture 16"/>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Указывается в соответствии с извещением об осуществлении конкурентной закупки.</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rPr>
        <w:drawing>
          <wp:inline distT="0" distB="0" distL="0" distR="0" wp14:anchorId="30D18F5C" wp14:editId="72757F1B">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41940" name="Picture 17"/>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9C2360" w:rsidRPr="008561AC" w:rsidRDefault="009C2360" w:rsidP="009C2360">
      <w:pPr>
        <w:pStyle w:val="FORMATTEXT"/>
        <w:jc w:val="both"/>
        <w:rPr>
          <w:rFonts w:ascii="Times New Roman" w:hAnsi="Times New Roman" w:cs="Times New Roman"/>
        </w:rPr>
      </w:pPr>
      <w:r w:rsidRPr="008561AC">
        <w:rPr>
          <w:rFonts w:ascii="Times New Roman" w:hAnsi="Times New Roman" w:cs="Times New Roman"/>
          <w:noProof/>
          <w:position w:val="-9"/>
        </w:rPr>
        <w:drawing>
          <wp:inline distT="0" distB="0" distL="0" distR="0" wp14:anchorId="209A21FA" wp14:editId="54162E57">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126" name="Picture 18"/>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Указывается почтовый адрес.</w:t>
      </w:r>
    </w:p>
    <w:p w:rsidR="009C2360" w:rsidRDefault="009C2360" w:rsidP="009C2360">
      <w:pPr>
        <w:pStyle w:val="FORMATTEXT"/>
        <w:jc w:val="both"/>
        <w:rPr>
          <w:rFonts w:ascii="Times New Roman" w:hAnsi="Times New Roman" w:cs="Times New Roman"/>
        </w:rPr>
      </w:pPr>
      <w:r w:rsidRPr="00AB306E">
        <w:rPr>
          <w:rFonts w:ascii="Times New Roman" w:hAnsi="Times New Roman" w:cs="Times New Roman"/>
          <w:noProof/>
        </w:rPr>
        <w:drawing>
          <wp:inline distT="0" distB="0" distL="0" distR="0" wp14:anchorId="71FC941F" wp14:editId="01CB6546">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81562" name="Picture 19"/>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8561AC">
        <w:rPr>
          <w:rFonts w:ascii="Times New Roman" w:hAnsi="Times New Roman" w:cs="Times New Roman"/>
        </w:rPr>
        <w:t>Указываются адрес электронной почты и (или) наименование информационной системы.</w:t>
      </w:r>
    </w:p>
    <w:p w:rsidR="009C2360" w:rsidRDefault="009C2360" w:rsidP="009C2360">
      <w:pPr>
        <w:pStyle w:val="FORMATTEXT"/>
        <w:jc w:val="both"/>
        <w:rPr>
          <w:rFonts w:ascii="Times New Roman" w:hAnsi="Times New Roman" w:cs="Times New Roman"/>
        </w:rPr>
      </w:pPr>
      <w:r w:rsidRPr="00F93B15">
        <w:rPr>
          <w:noProof/>
          <w:position w:val="-9"/>
        </w:rPr>
        <w:drawing>
          <wp:inline distT="0" distB="0" distL="0" distR="0" wp14:anchorId="72F8D337" wp14:editId="4ECBEC4D">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5412" name="Picture 3"/>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07315" cy="228600"/>
                    </a:xfrm>
                    <a:prstGeom prst="rect">
                      <a:avLst/>
                    </a:prstGeom>
                    <a:noFill/>
                    <a:ln>
                      <a:noFill/>
                    </a:ln>
                  </pic:spPr>
                </pic:pic>
              </a:graphicData>
            </a:graphic>
          </wp:inline>
        </w:drawing>
      </w:r>
      <w:r w:rsidRPr="00711995">
        <w:rPr>
          <w:rFonts w:ascii="Times New Roman" w:hAnsi="Times New Roman" w:cs="Times New Roman"/>
        </w:rPr>
        <w:t>Указывается арбитражный суд по месту нахождения бенефициара.</w:t>
      </w:r>
    </w:p>
    <w:p w:rsidR="009C2360" w:rsidRPr="00F47C42" w:rsidRDefault="009C2360" w:rsidP="009C2360"/>
    <w:p w:rsidR="009C2360" w:rsidRPr="00F47C42" w:rsidRDefault="009C2360" w:rsidP="009C2360">
      <w:pPr>
        <w:pStyle w:val="21"/>
        <w:tabs>
          <w:tab w:val="clear" w:pos="576"/>
          <w:tab w:val="num" w:pos="0"/>
        </w:tabs>
        <w:ind w:left="0" w:firstLine="0"/>
      </w:pPr>
    </w:p>
    <w:p w:rsidR="00AD6CBB" w:rsidRDefault="00AD6CBB" w:rsidP="00AD6CBB">
      <w:pPr>
        <w:pStyle w:val="21"/>
        <w:pageBreakBefore/>
        <w:tabs>
          <w:tab w:val="clear" w:pos="576"/>
        </w:tabs>
        <w:spacing w:after="0"/>
        <w:ind w:left="0" w:firstLine="0"/>
        <w:rPr>
          <w:sz w:val="24"/>
          <w:szCs w:val="24"/>
        </w:rPr>
        <w:sectPr w:rsidR="00AD6CBB" w:rsidSect="004C249E">
          <w:pgSz w:w="16838" w:h="11906" w:orient="landscape" w:code="9"/>
          <w:pgMar w:top="851" w:right="1077" w:bottom="851" w:left="902" w:header="709" w:footer="709" w:gutter="0"/>
          <w:cols w:space="708"/>
          <w:titlePg/>
          <w:docGrid w:linePitch="360"/>
        </w:sectPr>
      </w:pPr>
    </w:p>
    <w:p w:rsidR="00AD6CBB" w:rsidRPr="0098469A" w:rsidRDefault="00AD6CBB" w:rsidP="000D1FC8">
      <w:pPr>
        <w:pStyle w:val="11"/>
        <w:pageBreakBefore/>
        <w:numPr>
          <w:ilvl w:val="0"/>
          <w:numId w:val="4"/>
        </w:numPr>
        <w:spacing w:before="0" w:after="0"/>
        <w:rPr>
          <w:rStyle w:val="12"/>
          <w:rFonts w:ascii="Times New Roman" w:hAnsi="Times New Roman" w:cs="Times New Roman"/>
          <w:b w:val="0"/>
          <w:caps/>
          <w:color w:val="auto"/>
          <w:sz w:val="28"/>
          <w:szCs w:val="28"/>
        </w:rPr>
      </w:pPr>
      <w:bookmarkStart w:id="257" w:name="_ФОРМА_15._Справка"/>
      <w:bookmarkStart w:id="258" w:name="_ФОРМА__Справка"/>
      <w:bookmarkStart w:id="259" w:name="_ПРОЕКТ_ДОГОВОРА"/>
      <w:bookmarkStart w:id="260" w:name="_Toc1035167"/>
      <w:bookmarkStart w:id="261" w:name="_Toc77775992"/>
      <w:bookmarkStart w:id="262" w:name="_Toc133937937"/>
      <w:bookmarkEnd w:id="252"/>
      <w:bookmarkEnd w:id="253"/>
      <w:bookmarkEnd w:id="257"/>
      <w:bookmarkEnd w:id="258"/>
      <w:bookmarkEnd w:id="259"/>
      <w:r w:rsidRPr="0098469A">
        <w:rPr>
          <w:rStyle w:val="12"/>
          <w:rFonts w:ascii="Times New Roman" w:hAnsi="Times New Roman" w:cs="Times New Roman"/>
          <w:caps/>
          <w:color w:val="auto"/>
          <w:sz w:val="28"/>
          <w:szCs w:val="28"/>
        </w:rPr>
        <w:lastRenderedPageBreak/>
        <w:t>ПРОЕКТ ДОГОВОРА</w:t>
      </w:r>
      <w:bookmarkEnd w:id="260"/>
      <w:bookmarkEnd w:id="261"/>
      <w:bookmarkEnd w:id="262"/>
    </w:p>
    <w:p w:rsidR="00AD6CBB" w:rsidRPr="00F47C42" w:rsidRDefault="00AD6CBB" w:rsidP="00B767AE">
      <w:pPr>
        <w:ind w:firstLine="567"/>
      </w:pPr>
      <w:r w:rsidRPr="00385D16">
        <w:rPr>
          <w:bCs/>
        </w:rPr>
        <w:t>Проект договора представлен в виде отдельного файла в составе Приложе</w:t>
      </w:r>
      <w:r>
        <w:rPr>
          <w:bCs/>
        </w:rPr>
        <w:t xml:space="preserve">ния №1 к </w:t>
      </w:r>
      <w:r w:rsidR="003E0A7A">
        <w:rPr>
          <w:bCs/>
        </w:rPr>
        <w:t xml:space="preserve">извещению </w:t>
      </w:r>
      <w:r>
        <w:rPr>
          <w:bCs/>
        </w:rPr>
        <w:t>о закупке</w:t>
      </w:r>
      <w:r w:rsidR="00621DDD">
        <w:rPr>
          <w:bCs/>
        </w:rPr>
        <w:t>.</w:t>
      </w:r>
    </w:p>
    <w:p w:rsidR="00AD6CBB" w:rsidRPr="00C70643" w:rsidRDefault="00AD6CBB" w:rsidP="00AD6CBB">
      <w:pPr>
        <w:spacing w:after="0"/>
        <w:jc w:val="left"/>
        <w:rPr>
          <w:bCs/>
        </w:rPr>
      </w:pPr>
      <w:r>
        <w:rPr>
          <w:rStyle w:val="12"/>
          <w:caps/>
          <w:sz w:val="28"/>
          <w:szCs w:val="28"/>
        </w:rPr>
        <w:br w:type="page"/>
      </w:r>
    </w:p>
    <w:p w:rsidR="00AD6CBB" w:rsidRPr="0098469A" w:rsidRDefault="00AD6CBB" w:rsidP="000D1FC8">
      <w:pPr>
        <w:pStyle w:val="11"/>
        <w:numPr>
          <w:ilvl w:val="0"/>
          <w:numId w:val="4"/>
        </w:numPr>
        <w:spacing w:before="0" w:after="0"/>
        <w:rPr>
          <w:rStyle w:val="12"/>
          <w:rFonts w:ascii="Times New Roman" w:hAnsi="Times New Roman" w:cs="Times New Roman"/>
          <w:b w:val="0"/>
          <w:color w:val="auto"/>
          <w:sz w:val="28"/>
          <w:szCs w:val="28"/>
        </w:rPr>
      </w:pPr>
      <w:bookmarkStart w:id="263" w:name="_ТЕХНИЧЕСКАЯ_ЧАСТЬ"/>
      <w:bookmarkStart w:id="264" w:name="_Toc1035168"/>
      <w:bookmarkStart w:id="265" w:name="_Toc77775993"/>
      <w:bookmarkStart w:id="266" w:name="_Toc133937938"/>
      <w:bookmarkEnd w:id="263"/>
      <w:r w:rsidRPr="0098469A">
        <w:rPr>
          <w:rStyle w:val="12"/>
          <w:rFonts w:ascii="Times New Roman" w:hAnsi="Times New Roman" w:cs="Times New Roman"/>
          <w:color w:val="auto"/>
          <w:sz w:val="28"/>
          <w:szCs w:val="28"/>
        </w:rPr>
        <w:lastRenderedPageBreak/>
        <w:t>ТЕХНИЧЕСКАЯ ЧАСТЬ</w:t>
      </w:r>
      <w:bookmarkEnd w:id="264"/>
      <w:bookmarkEnd w:id="265"/>
      <w:bookmarkEnd w:id="266"/>
    </w:p>
    <w:p w:rsidR="00AD6CBB" w:rsidRDefault="00AD6CBB" w:rsidP="00B767AE">
      <w:pPr>
        <w:ind w:firstLine="567"/>
        <w:rPr>
          <w:bCs/>
        </w:rPr>
      </w:pPr>
      <w:r w:rsidRPr="00385D16">
        <w:rPr>
          <w:bCs/>
        </w:rPr>
        <w:t>Технические требования к продукции</w:t>
      </w:r>
      <w:r>
        <w:rPr>
          <w:bCs/>
        </w:rPr>
        <w:t xml:space="preserve"> (предмету закупки)</w:t>
      </w:r>
      <w:r w:rsidRPr="00385D16">
        <w:rPr>
          <w:bCs/>
        </w:rPr>
        <w:t xml:space="preserve"> представлены в виде отдельного файла в составе Приложения №2 к </w:t>
      </w:r>
      <w:r w:rsidR="003E0A7A">
        <w:rPr>
          <w:bCs/>
        </w:rPr>
        <w:t xml:space="preserve">извещению </w:t>
      </w:r>
      <w:r w:rsidRPr="00385D16">
        <w:rPr>
          <w:bCs/>
        </w:rPr>
        <w:t>о закупке</w:t>
      </w:r>
      <w:r w:rsidR="00621DDD">
        <w:rPr>
          <w:bCs/>
        </w:rPr>
        <w:t>.</w:t>
      </w:r>
      <w:r w:rsidRPr="00385D16">
        <w:rPr>
          <w:bCs/>
        </w:rPr>
        <w:t xml:space="preserve"> </w:t>
      </w:r>
    </w:p>
    <w:p w:rsidR="00AD6CBB" w:rsidRDefault="00AD6CBB" w:rsidP="00AD6CBB">
      <w:pPr>
        <w:rPr>
          <w:bCs/>
        </w:rPr>
      </w:pPr>
    </w:p>
    <w:p w:rsidR="00AD6CBB" w:rsidRDefault="00AD6CBB" w:rsidP="00AD6CBB">
      <w:pPr>
        <w:rPr>
          <w:bCs/>
        </w:rPr>
      </w:pPr>
    </w:p>
    <w:p w:rsidR="00AD6CBB" w:rsidRDefault="00AD6CBB" w:rsidP="00AD6CBB">
      <w:pPr>
        <w:spacing w:after="160" w:line="259" w:lineRule="auto"/>
        <w:jc w:val="left"/>
        <w:rPr>
          <w:bCs/>
        </w:rPr>
      </w:pPr>
      <w:r>
        <w:rPr>
          <w:bCs/>
        </w:rPr>
        <w:br w:type="page"/>
      </w:r>
    </w:p>
    <w:p w:rsidR="00AD6CBB" w:rsidRPr="0098469A" w:rsidRDefault="00AD6CBB" w:rsidP="000D1FC8">
      <w:pPr>
        <w:pStyle w:val="11"/>
        <w:numPr>
          <w:ilvl w:val="0"/>
          <w:numId w:val="4"/>
        </w:numPr>
        <w:spacing w:before="0" w:after="0"/>
        <w:rPr>
          <w:rStyle w:val="12"/>
          <w:rFonts w:ascii="Times New Roman" w:hAnsi="Times New Roman" w:cs="Times New Roman"/>
          <w:b w:val="0"/>
          <w:bCs w:val="0"/>
          <w:color w:val="auto"/>
          <w:kern w:val="0"/>
          <w:sz w:val="28"/>
          <w:szCs w:val="28"/>
        </w:rPr>
      </w:pPr>
      <w:bookmarkStart w:id="267" w:name="_ОБОСНОВАНИЕ_НМЦ"/>
      <w:bookmarkStart w:id="268" w:name="_Toc77775994"/>
      <w:bookmarkStart w:id="269" w:name="_Toc133937939"/>
      <w:bookmarkEnd w:id="267"/>
      <w:r>
        <w:rPr>
          <w:rStyle w:val="12"/>
          <w:rFonts w:ascii="Times New Roman" w:hAnsi="Times New Roman" w:cs="Times New Roman"/>
          <w:color w:val="auto"/>
          <w:sz w:val="28"/>
          <w:szCs w:val="28"/>
        </w:rPr>
        <w:lastRenderedPageBreak/>
        <w:t>ОБОСНОВАНИЕ НМЦ</w:t>
      </w:r>
      <w:bookmarkEnd w:id="268"/>
      <w:bookmarkEnd w:id="269"/>
    </w:p>
    <w:p w:rsidR="00AD6CBB" w:rsidRDefault="00AD6CBB" w:rsidP="00B767AE">
      <w:pPr>
        <w:ind w:firstLine="567"/>
        <w:rPr>
          <w:bCs/>
        </w:rPr>
      </w:pPr>
      <w:r>
        <w:rPr>
          <w:bCs/>
        </w:rPr>
        <w:t>Обоснование НМЦ представлено</w:t>
      </w:r>
      <w:r w:rsidRPr="00385D16">
        <w:rPr>
          <w:bCs/>
        </w:rPr>
        <w:t xml:space="preserve"> в виде отдельного файла в составе Приложения №</w:t>
      </w:r>
      <w:r>
        <w:rPr>
          <w:bCs/>
        </w:rPr>
        <w:t>3</w:t>
      </w:r>
      <w:r w:rsidRPr="00385D16">
        <w:rPr>
          <w:bCs/>
        </w:rPr>
        <w:t xml:space="preserve"> к </w:t>
      </w:r>
      <w:r w:rsidR="003E0A7A">
        <w:rPr>
          <w:bCs/>
        </w:rPr>
        <w:t xml:space="preserve">извещению </w:t>
      </w:r>
      <w:r w:rsidR="003E0A7A" w:rsidRPr="00385D16">
        <w:rPr>
          <w:bCs/>
        </w:rPr>
        <w:t>о</w:t>
      </w:r>
      <w:r w:rsidR="00130EF3">
        <w:rPr>
          <w:bCs/>
        </w:rPr>
        <w:t xml:space="preserve"> закупке.</w:t>
      </w: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Default="00130EF3" w:rsidP="00AD6CBB">
      <w:pPr>
        <w:rPr>
          <w:bCs/>
        </w:rPr>
      </w:pPr>
    </w:p>
    <w:p w:rsidR="00130EF3" w:rsidRPr="00F47C42" w:rsidRDefault="00130EF3" w:rsidP="00AD6CBB"/>
    <w:sectPr w:rsidR="00130EF3" w:rsidRPr="00F47C42" w:rsidSect="004C249E">
      <w:pgSz w:w="11906" w:h="16838" w:code="9"/>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636" w:rsidRDefault="00724636" w:rsidP="008F15CD">
      <w:pPr>
        <w:spacing w:after="0"/>
      </w:pPr>
      <w:r>
        <w:separator/>
      </w:r>
    </w:p>
  </w:endnote>
  <w:endnote w:type="continuationSeparator" w:id="0">
    <w:p w:rsidR="00724636" w:rsidRDefault="00724636" w:rsidP="008F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00000287"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1E0" w:rsidRDefault="009A21E0">
    <w:pPr>
      <w:pStyle w:val="af7"/>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A25B2">
      <w:rPr>
        <w:rStyle w:val="af6"/>
        <w:noProof/>
      </w:rPr>
      <w:t>34</w:t>
    </w:r>
    <w:r>
      <w:rPr>
        <w:rStyle w:val="af6"/>
      </w:rPr>
      <w:fldChar w:fldCharType="end"/>
    </w:r>
  </w:p>
  <w:p w:rsidR="009A21E0" w:rsidRDefault="009A21E0">
    <w:pPr>
      <w:pStyle w:val="af7"/>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636" w:rsidRDefault="00724636" w:rsidP="008F15CD">
      <w:pPr>
        <w:spacing w:after="0"/>
      </w:pPr>
      <w:r>
        <w:separator/>
      </w:r>
    </w:p>
  </w:footnote>
  <w:footnote w:type="continuationSeparator" w:id="0">
    <w:p w:rsidR="00724636" w:rsidRDefault="00724636" w:rsidP="008F15CD">
      <w:pPr>
        <w:spacing w:after="0"/>
      </w:pPr>
      <w:r>
        <w:continuationSeparator/>
      </w:r>
    </w:p>
  </w:footnote>
  <w:footnote w:id="1">
    <w:p w:rsidR="009A21E0" w:rsidRPr="001554B9" w:rsidRDefault="009A21E0" w:rsidP="00AD6CBB">
      <w:pPr>
        <w:pStyle w:val="af4"/>
        <w:rPr>
          <w:sz w:val="24"/>
          <w:szCs w:val="24"/>
        </w:rPr>
      </w:pPr>
      <w:r w:rsidRPr="001554B9">
        <w:rPr>
          <w:rStyle w:val="af3"/>
          <w:sz w:val="24"/>
          <w:szCs w:val="24"/>
        </w:rPr>
        <w:footnoteRef/>
      </w:r>
      <w:r w:rsidRPr="001554B9">
        <w:rPr>
          <w:sz w:val="24"/>
          <w:szCs w:val="24"/>
        </w:rPr>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196499">
        <w:rPr>
          <w:sz w:val="24"/>
          <w:szCs w:val="24"/>
        </w:rPr>
        <w:t xml:space="preserve"> Лидер коллективного участника подает заявку от лица всех членов коллективного участника и несет ответственность за </w:t>
      </w:r>
      <w:r w:rsidRPr="001554B9">
        <w:rPr>
          <w:sz w:val="24"/>
          <w:szCs w:val="24"/>
        </w:rPr>
        <w:t>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3514C6"/>
    <w:multiLevelType w:val="hybridMultilevel"/>
    <w:tmpl w:val="AB9E434C"/>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 w15:restartNumberingAfterBreak="0">
    <w:nsid w:val="00C83533"/>
    <w:multiLevelType w:val="hybridMultilevel"/>
    <w:tmpl w:val="3FDC2F3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51E459B"/>
    <w:multiLevelType w:val="hybridMultilevel"/>
    <w:tmpl w:val="AB9E434C"/>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 w15:restartNumberingAfterBreak="0">
    <w:nsid w:val="15994504"/>
    <w:multiLevelType w:val="hybridMultilevel"/>
    <w:tmpl w:val="D5CEEEFE"/>
    <w:lvl w:ilvl="0" w:tplc="04190001">
      <w:start w:val="1"/>
      <w:numFmt w:val="bullet"/>
      <w:lvlText w:val=""/>
      <w:lvlJc w:val="left"/>
      <w:pPr>
        <w:ind w:left="785" w:hanging="360"/>
      </w:pPr>
      <w:rPr>
        <w:rFonts w:ascii="Symbol" w:hAnsi="Symbol" w:hint="default"/>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6E63131"/>
    <w:multiLevelType w:val="hybridMultilevel"/>
    <w:tmpl w:val="9724C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9C47D79"/>
    <w:multiLevelType w:val="hybridMultilevel"/>
    <w:tmpl w:val="C60C4262"/>
    <w:lvl w:ilvl="0" w:tplc="A5DED8A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F7302F"/>
    <w:multiLevelType w:val="hybridMultilevel"/>
    <w:tmpl w:val="93662982"/>
    <w:lvl w:ilvl="0" w:tplc="CFD00230">
      <w:start w:val="1"/>
      <w:numFmt w:val="bullet"/>
      <w:lvlText w:val=""/>
      <w:lvlJc w:val="left"/>
      <w:pPr>
        <w:ind w:left="3600" w:hanging="360"/>
      </w:pPr>
      <w:rPr>
        <w:rFonts w:ascii="Symbol" w:hAnsi="Symbol"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CFD00230">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2" w15:restartNumberingAfterBreak="0">
    <w:nsid w:val="30A02185"/>
    <w:multiLevelType w:val="hybridMultilevel"/>
    <w:tmpl w:val="DC0E979E"/>
    <w:lvl w:ilvl="0" w:tplc="0419000F">
      <w:start w:val="1"/>
      <w:numFmt w:val="decimal"/>
      <w:lvlText w:val="%1."/>
      <w:lvlJc w:val="left"/>
      <w:pPr>
        <w:ind w:left="786"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2162350"/>
    <w:multiLevelType w:val="hybridMultilevel"/>
    <w:tmpl w:val="5A027740"/>
    <w:lvl w:ilvl="0" w:tplc="42E22BA8">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D6433F9"/>
    <w:multiLevelType w:val="hybridMultilevel"/>
    <w:tmpl w:val="406E4A0C"/>
    <w:lvl w:ilvl="0" w:tplc="1BFE44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04945D7"/>
    <w:multiLevelType w:val="hybridMultilevel"/>
    <w:tmpl w:val="6804F142"/>
    <w:lvl w:ilvl="0" w:tplc="F91C6E34">
      <w:start w:val="1"/>
      <w:numFmt w:val="russianLower"/>
      <w:lvlText w:val="%1)"/>
      <w:lvlJc w:val="left"/>
      <w:pPr>
        <w:ind w:left="1440" w:hanging="360"/>
      </w:pPr>
      <w:rPr>
        <w:rFonts w:cs="Times New Roman"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DA66567"/>
    <w:multiLevelType w:val="hybridMultilevel"/>
    <w:tmpl w:val="D6586ABE"/>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66FE7C1C"/>
    <w:multiLevelType w:val="hybridMultilevel"/>
    <w:tmpl w:val="1DD838CC"/>
    <w:lvl w:ilvl="0" w:tplc="12303C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D2352A"/>
    <w:multiLevelType w:val="multilevel"/>
    <w:tmpl w:val="F89AAD6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24121D8A"/>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6EA907A8"/>
    <w:multiLevelType w:val="hybridMultilevel"/>
    <w:tmpl w:val="C25E0540"/>
    <w:lvl w:ilvl="0" w:tplc="0419000D">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27" w15:restartNumberingAfterBreak="0">
    <w:nsid w:val="719122DC"/>
    <w:multiLevelType w:val="hybridMultilevel"/>
    <w:tmpl w:val="17A20CCA"/>
    <w:lvl w:ilvl="0" w:tplc="E56E5780">
      <w:start w:val="1"/>
      <w:numFmt w:val="decimal"/>
      <w:lvlText w:val="%1)"/>
      <w:lvlJc w:val="left"/>
      <w:pPr>
        <w:ind w:left="785"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AB6251"/>
    <w:multiLevelType w:val="multilevel"/>
    <w:tmpl w:val="0C78CB0A"/>
    <w:lvl w:ilvl="0">
      <w:start w:val="6"/>
      <w:numFmt w:val="decimal"/>
      <w:lvlText w:val="%1"/>
      <w:lvlJc w:val="left"/>
      <w:pPr>
        <w:ind w:left="480" w:hanging="480"/>
      </w:pPr>
      <w:rPr>
        <w:rFonts w:hint="default"/>
        <w:color w:val="000000"/>
      </w:rPr>
    </w:lvl>
    <w:lvl w:ilvl="1">
      <w:start w:val="4"/>
      <w:numFmt w:val="decimal"/>
      <w:lvlText w:val="%1.%2"/>
      <w:lvlJc w:val="left"/>
      <w:pPr>
        <w:ind w:left="480" w:hanging="48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0E64B3"/>
    <w:multiLevelType w:val="hybridMultilevel"/>
    <w:tmpl w:val="02E67486"/>
    <w:lvl w:ilvl="0" w:tplc="D47C4CF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847124"/>
    <w:multiLevelType w:val="hybridMultilevel"/>
    <w:tmpl w:val="8B84B69C"/>
    <w:lvl w:ilvl="0" w:tplc="04190001">
      <w:start w:val="1"/>
      <w:numFmt w:val="bullet"/>
      <w:lvlText w:val=""/>
      <w:lvlJc w:val="left"/>
      <w:pPr>
        <w:ind w:left="785" w:hanging="360"/>
      </w:pPr>
      <w:rPr>
        <w:rFonts w:ascii="Symbol" w:hAnsi="Symbol" w:hint="default"/>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71E0993"/>
    <w:multiLevelType w:val="hybridMultilevel"/>
    <w:tmpl w:val="AB9E434C"/>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num w:numId="1">
    <w:abstractNumId w:val="18"/>
  </w:num>
  <w:num w:numId="2">
    <w:abstractNumId w:val="9"/>
  </w:num>
  <w:num w:numId="3">
    <w:abstractNumId w:val="24"/>
  </w:num>
  <w:num w:numId="4">
    <w:abstractNumId w:val="25"/>
  </w:num>
  <w:num w:numId="5">
    <w:abstractNumId w:val="16"/>
  </w:num>
  <w:num w:numId="6">
    <w:abstractNumId w:val="2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14"/>
  </w:num>
  <w:num w:numId="11">
    <w:abstractNumId w:val="1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7"/>
  </w:num>
  <w:num w:numId="15">
    <w:abstractNumId w:val="30"/>
  </w:num>
  <w:num w:numId="16">
    <w:abstractNumId w:val="0"/>
    <w:lvlOverride w:ilvl="0">
      <w:lvl w:ilvl="0">
        <w:numFmt w:val="bullet"/>
        <w:lvlText w:val="-"/>
        <w:legacy w:legacy="1" w:legacySpace="0" w:legacyIndent="154"/>
        <w:lvlJc w:val="left"/>
        <w:rPr>
          <w:rFonts w:ascii="Times New Roman" w:hAnsi="Times New Roman" w:hint="default"/>
        </w:rPr>
      </w:lvl>
    </w:lvlOverride>
  </w:num>
  <w:num w:numId="17">
    <w:abstractNumId w:val="22"/>
  </w:num>
  <w:num w:numId="18">
    <w:abstractNumId w:val="20"/>
  </w:num>
  <w:num w:numId="19">
    <w:abstractNumId w:val="31"/>
  </w:num>
  <w:num w:numId="20">
    <w:abstractNumId w:val="6"/>
  </w:num>
  <w:num w:numId="21">
    <w:abstractNumId w:val="3"/>
  </w:num>
  <w:num w:numId="22">
    <w:abstractNumId w:val="4"/>
  </w:num>
  <w:num w:numId="23">
    <w:abstractNumId w:val="7"/>
  </w:num>
  <w:num w:numId="24">
    <w:abstractNumId w:val="2"/>
  </w:num>
  <w:num w:numId="25">
    <w:abstractNumId w:val="2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9"/>
  </w:num>
  <w:num w:numId="29">
    <w:abstractNumId w:val="10"/>
  </w:num>
  <w:num w:numId="30">
    <w:abstractNumId w:val="13"/>
  </w:num>
  <w:num w:numId="31">
    <w:abstractNumId w:val="17"/>
  </w:num>
  <w:num w:numId="32">
    <w:abstractNumId w:val="1"/>
  </w:num>
  <w:num w:numId="33">
    <w:abstractNumId w:val="5"/>
  </w:num>
  <w:num w:numId="34">
    <w:abstractNumId w:val="23"/>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636"/>
    <w:rsid w:val="00000301"/>
    <w:rsid w:val="000041C0"/>
    <w:rsid w:val="00005627"/>
    <w:rsid w:val="00024EC0"/>
    <w:rsid w:val="00031558"/>
    <w:rsid w:val="0003730D"/>
    <w:rsid w:val="0003788B"/>
    <w:rsid w:val="00053C0D"/>
    <w:rsid w:val="000564B5"/>
    <w:rsid w:val="00061A67"/>
    <w:rsid w:val="00072A1E"/>
    <w:rsid w:val="00076523"/>
    <w:rsid w:val="00090266"/>
    <w:rsid w:val="000942A9"/>
    <w:rsid w:val="00097F67"/>
    <w:rsid w:val="000A5904"/>
    <w:rsid w:val="000A7490"/>
    <w:rsid w:val="000A7571"/>
    <w:rsid w:val="000B147F"/>
    <w:rsid w:val="000B373D"/>
    <w:rsid w:val="000B77F5"/>
    <w:rsid w:val="000C5F06"/>
    <w:rsid w:val="000D1FC8"/>
    <w:rsid w:val="000E7805"/>
    <w:rsid w:val="000F063C"/>
    <w:rsid w:val="000F06EA"/>
    <w:rsid w:val="00104350"/>
    <w:rsid w:val="00105CD1"/>
    <w:rsid w:val="0012359F"/>
    <w:rsid w:val="001238F6"/>
    <w:rsid w:val="001261CE"/>
    <w:rsid w:val="00130EF3"/>
    <w:rsid w:val="00132498"/>
    <w:rsid w:val="001468EC"/>
    <w:rsid w:val="0015018B"/>
    <w:rsid w:val="0015285B"/>
    <w:rsid w:val="00153A8C"/>
    <w:rsid w:val="0015791D"/>
    <w:rsid w:val="00157E2C"/>
    <w:rsid w:val="00170189"/>
    <w:rsid w:val="00172207"/>
    <w:rsid w:val="00176C88"/>
    <w:rsid w:val="00187CBB"/>
    <w:rsid w:val="001A4CD6"/>
    <w:rsid w:val="001A51C0"/>
    <w:rsid w:val="001A6521"/>
    <w:rsid w:val="001A65BD"/>
    <w:rsid w:val="001D0D1B"/>
    <w:rsid w:val="001D5624"/>
    <w:rsid w:val="001D730E"/>
    <w:rsid w:val="001E6C09"/>
    <w:rsid w:val="001E7352"/>
    <w:rsid w:val="001F1081"/>
    <w:rsid w:val="001F1D18"/>
    <w:rsid w:val="001F2220"/>
    <w:rsid w:val="001F55EB"/>
    <w:rsid w:val="001F5682"/>
    <w:rsid w:val="001F6E45"/>
    <w:rsid w:val="0020008D"/>
    <w:rsid w:val="002019F8"/>
    <w:rsid w:val="002077F4"/>
    <w:rsid w:val="0021399C"/>
    <w:rsid w:val="00221675"/>
    <w:rsid w:val="00221BB2"/>
    <w:rsid w:val="002341FF"/>
    <w:rsid w:val="00235618"/>
    <w:rsid w:val="002361D0"/>
    <w:rsid w:val="0024412B"/>
    <w:rsid w:val="00246BAB"/>
    <w:rsid w:val="00250D67"/>
    <w:rsid w:val="00260148"/>
    <w:rsid w:val="002615F3"/>
    <w:rsid w:val="0026233F"/>
    <w:rsid w:val="00264071"/>
    <w:rsid w:val="0027482A"/>
    <w:rsid w:val="00284A90"/>
    <w:rsid w:val="002865BA"/>
    <w:rsid w:val="002902E3"/>
    <w:rsid w:val="00291C80"/>
    <w:rsid w:val="002A27FC"/>
    <w:rsid w:val="002F5E1D"/>
    <w:rsid w:val="00315AC1"/>
    <w:rsid w:val="00317319"/>
    <w:rsid w:val="003218B5"/>
    <w:rsid w:val="00326B9A"/>
    <w:rsid w:val="00332A34"/>
    <w:rsid w:val="003365DE"/>
    <w:rsid w:val="003430F6"/>
    <w:rsid w:val="00347EE2"/>
    <w:rsid w:val="00362092"/>
    <w:rsid w:val="00362E37"/>
    <w:rsid w:val="0037493C"/>
    <w:rsid w:val="003758A4"/>
    <w:rsid w:val="003775EA"/>
    <w:rsid w:val="0038056A"/>
    <w:rsid w:val="00392A8E"/>
    <w:rsid w:val="003B117A"/>
    <w:rsid w:val="003B5277"/>
    <w:rsid w:val="003B5DBF"/>
    <w:rsid w:val="003C5EF1"/>
    <w:rsid w:val="003D4116"/>
    <w:rsid w:val="003D68DA"/>
    <w:rsid w:val="003E030E"/>
    <w:rsid w:val="003E0A7A"/>
    <w:rsid w:val="003E1A5C"/>
    <w:rsid w:val="003E5F74"/>
    <w:rsid w:val="003E66ED"/>
    <w:rsid w:val="003F3433"/>
    <w:rsid w:val="003F4E2B"/>
    <w:rsid w:val="004003D8"/>
    <w:rsid w:val="00402456"/>
    <w:rsid w:val="0040424D"/>
    <w:rsid w:val="004067E0"/>
    <w:rsid w:val="0041341C"/>
    <w:rsid w:val="004149E2"/>
    <w:rsid w:val="00414CFC"/>
    <w:rsid w:val="004228C7"/>
    <w:rsid w:val="00424E4A"/>
    <w:rsid w:val="00433003"/>
    <w:rsid w:val="004342EC"/>
    <w:rsid w:val="00435D41"/>
    <w:rsid w:val="00436C2A"/>
    <w:rsid w:val="004462D3"/>
    <w:rsid w:val="00455340"/>
    <w:rsid w:val="0045778A"/>
    <w:rsid w:val="0046267C"/>
    <w:rsid w:val="00465011"/>
    <w:rsid w:val="00467E0B"/>
    <w:rsid w:val="00477567"/>
    <w:rsid w:val="004832E1"/>
    <w:rsid w:val="00483F22"/>
    <w:rsid w:val="004861A5"/>
    <w:rsid w:val="00486D7B"/>
    <w:rsid w:val="0049023C"/>
    <w:rsid w:val="004A1F6D"/>
    <w:rsid w:val="004A32BD"/>
    <w:rsid w:val="004A6B24"/>
    <w:rsid w:val="004B2981"/>
    <w:rsid w:val="004B5C11"/>
    <w:rsid w:val="004C05B2"/>
    <w:rsid w:val="004C0986"/>
    <w:rsid w:val="004C249E"/>
    <w:rsid w:val="004C556C"/>
    <w:rsid w:val="004D56D6"/>
    <w:rsid w:val="004D6022"/>
    <w:rsid w:val="004E3536"/>
    <w:rsid w:val="004F1250"/>
    <w:rsid w:val="004F5095"/>
    <w:rsid w:val="0050552F"/>
    <w:rsid w:val="00513025"/>
    <w:rsid w:val="005133F3"/>
    <w:rsid w:val="00514873"/>
    <w:rsid w:val="00524F85"/>
    <w:rsid w:val="00531DF0"/>
    <w:rsid w:val="005351B5"/>
    <w:rsid w:val="00540789"/>
    <w:rsid w:val="005479E3"/>
    <w:rsid w:val="0055728B"/>
    <w:rsid w:val="00563858"/>
    <w:rsid w:val="0057253F"/>
    <w:rsid w:val="00572E22"/>
    <w:rsid w:val="00584560"/>
    <w:rsid w:val="0058485D"/>
    <w:rsid w:val="005878EB"/>
    <w:rsid w:val="00592A33"/>
    <w:rsid w:val="005959C3"/>
    <w:rsid w:val="00597BFC"/>
    <w:rsid w:val="005B2C3B"/>
    <w:rsid w:val="005B337F"/>
    <w:rsid w:val="005C5A4F"/>
    <w:rsid w:val="005C689E"/>
    <w:rsid w:val="005D3D33"/>
    <w:rsid w:val="005E2B16"/>
    <w:rsid w:val="005E7631"/>
    <w:rsid w:val="005F52A8"/>
    <w:rsid w:val="005F63F5"/>
    <w:rsid w:val="005F77D2"/>
    <w:rsid w:val="00601891"/>
    <w:rsid w:val="0061277C"/>
    <w:rsid w:val="00612D2F"/>
    <w:rsid w:val="00614ECF"/>
    <w:rsid w:val="00621DDD"/>
    <w:rsid w:val="006253E4"/>
    <w:rsid w:val="00631040"/>
    <w:rsid w:val="00634304"/>
    <w:rsid w:val="006401A4"/>
    <w:rsid w:val="00646B95"/>
    <w:rsid w:val="00647AF4"/>
    <w:rsid w:val="0065722A"/>
    <w:rsid w:val="00660117"/>
    <w:rsid w:val="006629D7"/>
    <w:rsid w:val="006714DD"/>
    <w:rsid w:val="00675A44"/>
    <w:rsid w:val="006822B8"/>
    <w:rsid w:val="00685B79"/>
    <w:rsid w:val="00690B5C"/>
    <w:rsid w:val="006A3198"/>
    <w:rsid w:val="006A57CA"/>
    <w:rsid w:val="006D2A89"/>
    <w:rsid w:val="006D6812"/>
    <w:rsid w:val="006D74FD"/>
    <w:rsid w:val="006D7F0F"/>
    <w:rsid w:val="006E10F4"/>
    <w:rsid w:val="006E70E6"/>
    <w:rsid w:val="006E780F"/>
    <w:rsid w:val="007038D3"/>
    <w:rsid w:val="00706532"/>
    <w:rsid w:val="00710DA7"/>
    <w:rsid w:val="00712B0E"/>
    <w:rsid w:val="00714F54"/>
    <w:rsid w:val="00724636"/>
    <w:rsid w:val="00724BEC"/>
    <w:rsid w:val="00725331"/>
    <w:rsid w:val="00750910"/>
    <w:rsid w:val="00753AAD"/>
    <w:rsid w:val="007607BD"/>
    <w:rsid w:val="00763CE5"/>
    <w:rsid w:val="00775898"/>
    <w:rsid w:val="00777605"/>
    <w:rsid w:val="0078059B"/>
    <w:rsid w:val="0079363F"/>
    <w:rsid w:val="00794FD1"/>
    <w:rsid w:val="00795370"/>
    <w:rsid w:val="00795A12"/>
    <w:rsid w:val="007A25B2"/>
    <w:rsid w:val="007B77D9"/>
    <w:rsid w:val="007D0641"/>
    <w:rsid w:val="007D0911"/>
    <w:rsid w:val="007D13C3"/>
    <w:rsid w:val="007D1D25"/>
    <w:rsid w:val="007D6669"/>
    <w:rsid w:val="007E0EFE"/>
    <w:rsid w:val="007E3D38"/>
    <w:rsid w:val="007F08A2"/>
    <w:rsid w:val="007F24E8"/>
    <w:rsid w:val="007F4959"/>
    <w:rsid w:val="007F7FA3"/>
    <w:rsid w:val="0080200B"/>
    <w:rsid w:val="00802282"/>
    <w:rsid w:val="00824EC0"/>
    <w:rsid w:val="00825323"/>
    <w:rsid w:val="0082757A"/>
    <w:rsid w:val="00833BF8"/>
    <w:rsid w:val="00835F3C"/>
    <w:rsid w:val="0083600F"/>
    <w:rsid w:val="008404F7"/>
    <w:rsid w:val="00861BF6"/>
    <w:rsid w:val="00862D64"/>
    <w:rsid w:val="0086458D"/>
    <w:rsid w:val="008712CB"/>
    <w:rsid w:val="0087156C"/>
    <w:rsid w:val="00881B2C"/>
    <w:rsid w:val="00890572"/>
    <w:rsid w:val="0089237B"/>
    <w:rsid w:val="008A3675"/>
    <w:rsid w:val="008C11E8"/>
    <w:rsid w:val="008C174D"/>
    <w:rsid w:val="008C2BD2"/>
    <w:rsid w:val="008C66DF"/>
    <w:rsid w:val="008D1961"/>
    <w:rsid w:val="008D290C"/>
    <w:rsid w:val="008D2C45"/>
    <w:rsid w:val="008D2D17"/>
    <w:rsid w:val="008D4241"/>
    <w:rsid w:val="008D4517"/>
    <w:rsid w:val="008D4753"/>
    <w:rsid w:val="008D4F12"/>
    <w:rsid w:val="008D6063"/>
    <w:rsid w:val="008F15CD"/>
    <w:rsid w:val="008F2338"/>
    <w:rsid w:val="008F2C29"/>
    <w:rsid w:val="008F7BE0"/>
    <w:rsid w:val="00904E6E"/>
    <w:rsid w:val="00907853"/>
    <w:rsid w:val="0091261D"/>
    <w:rsid w:val="00932A74"/>
    <w:rsid w:val="00936F77"/>
    <w:rsid w:val="00936FD0"/>
    <w:rsid w:val="009377A4"/>
    <w:rsid w:val="00940251"/>
    <w:rsid w:val="009465BF"/>
    <w:rsid w:val="00947B15"/>
    <w:rsid w:val="00951133"/>
    <w:rsid w:val="0095331D"/>
    <w:rsid w:val="009562C8"/>
    <w:rsid w:val="009576F8"/>
    <w:rsid w:val="00957A78"/>
    <w:rsid w:val="00957C74"/>
    <w:rsid w:val="0096111A"/>
    <w:rsid w:val="0096368E"/>
    <w:rsid w:val="009779AB"/>
    <w:rsid w:val="0098469A"/>
    <w:rsid w:val="00995C7A"/>
    <w:rsid w:val="00996598"/>
    <w:rsid w:val="00996C9B"/>
    <w:rsid w:val="009A0186"/>
    <w:rsid w:val="009A139E"/>
    <w:rsid w:val="009A21E0"/>
    <w:rsid w:val="009A2D89"/>
    <w:rsid w:val="009C2360"/>
    <w:rsid w:val="009D5E90"/>
    <w:rsid w:val="009E1C94"/>
    <w:rsid w:val="009F5984"/>
    <w:rsid w:val="009F684E"/>
    <w:rsid w:val="009F7439"/>
    <w:rsid w:val="00A00C24"/>
    <w:rsid w:val="00A04C09"/>
    <w:rsid w:val="00A055A3"/>
    <w:rsid w:val="00A05EF3"/>
    <w:rsid w:val="00A06B52"/>
    <w:rsid w:val="00A1108F"/>
    <w:rsid w:val="00A12072"/>
    <w:rsid w:val="00A162D2"/>
    <w:rsid w:val="00A23603"/>
    <w:rsid w:val="00A23BBA"/>
    <w:rsid w:val="00A249AE"/>
    <w:rsid w:val="00A273F4"/>
    <w:rsid w:val="00A305A1"/>
    <w:rsid w:val="00A32144"/>
    <w:rsid w:val="00A50852"/>
    <w:rsid w:val="00A668D2"/>
    <w:rsid w:val="00A679D0"/>
    <w:rsid w:val="00A9449A"/>
    <w:rsid w:val="00A97C89"/>
    <w:rsid w:val="00AB0236"/>
    <w:rsid w:val="00AB0A8F"/>
    <w:rsid w:val="00AB775E"/>
    <w:rsid w:val="00AD2FD6"/>
    <w:rsid w:val="00AD420D"/>
    <w:rsid w:val="00AD4D83"/>
    <w:rsid w:val="00AD6CBB"/>
    <w:rsid w:val="00AE083E"/>
    <w:rsid w:val="00AE1171"/>
    <w:rsid w:val="00AF6AFE"/>
    <w:rsid w:val="00B0354D"/>
    <w:rsid w:val="00B04270"/>
    <w:rsid w:val="00B06CD2"/>
    <w:rsid w:val="00B102AC"/>
    <w:rsid w:val="00B20F63"/>
    <w:rsid w:val="00B23F3D"/>
    <w:rsid w:val="00B35D13"/>
    <w:rsid w:val="00B45ECC"/>
    <w:rsid w:val="00B50C61"/>
    <w:rsid w:val="00B513A1"/>
    <w:rsid w:val="00B60B7B"/>
    <w:rsid w:val="00B62A05"/>
    <w:rsid w:val="00B6614A"/>
    <w:rsid w:val="00B70AAE"/>
    <w:rsid w:val="00B7191E"/>
    <w:rsid w:val="00B76288"/>
    <w:rsid w:val="00B767AE"/>
    <w:rsid w:val="00B80D9B"/>
    <w:rsid w:val="00B83B58"/>
    <w:rsid w:val="00B919B0"/>
    <w:rsid w:val="00B94666"/>
    <w:rsid w:val="00BA495E"/>
    <w:rsid w:val="00BA55F0"/>
    <w:rsid w:val="00BA59E5"/>
    <w:rsid w:val="00BB12BC"/>
    <w:rsid w:val="00BB17A0"/>
    <w:rsid w:val="00BB3D57"/>
    <w:rsid w:val="00BC37FF"/>
    <w:rsid w:val="00BC40DF"/>
    <w:rsid w:val="00BC4B77"/>
    <w:rsid w:val="00BC57F8"/>
    <w:rsid w:val="00BC7142"/>
    <w:rsid w:val="00BE42C8"/>
    <w:rsid w:val="00BF0EA7"/>
    <w:rsid w:val="00BF6158"/>
    <w:rsid w:val="00C00475"/>
    <w:rsid w:val="00C1088D"/>
    <w:rsid w:val="00C10C5D"/>
    <w:rsid w:val="00C13176"/>
    <w:rsid w:val="00C25322"/>
    <w:rsid w:val="00C25E62"/>
    <w:rsid w:val="00C44475"/>
    <w:rsid w:val="00C44FFC"/>
    <w:rsid w:val="00C505C1"/>
    <w:rsid w:val="00C5386C"/>
    <w:rsid w:val="00C55E1D"/>
    <w:rsid w:val="00C55E44"/>
    <w:rsid w:val="00C565E8"/>
    <w:rsid w:val="00C5759A"/>
    <w:rsid w:val="00C602A7"/>
    <w:rsid w:val="00C6087E"/>
    <w:rsid w:val="00C609AE"/>
    <w:rsid w:val="00C61124"/>
    <w:rsid w:val="00C6359F"/>
    <w:rsid w:val="00C73B62"/>
    <w:rsid w:val="00C757BF"/>
    <w:rsid w:val="00C80ADD"/>
    <w:rsid w:val="00C92580"/>
    <w:rsid w:val="00CA0995"/>
    <w:rsid w:val="00CA298D"/>
    <w:rsid w:val="00CA56CA"/>
    <w:rsid w:val="00CB38A4"/>
    <w:rsid w:val="00CB3A8E"/>
    <w:rsid w:val="00CC2419"/>
    <w:rsid w:val="00CC4A12"/>
    <w:rsid w:val="00CC55CB"/>
    <w:rsid w:val="00CE62A6"/>
    <w:rsid w:val="00CF1409"/>
    <w:rsid w:val="00CF30E9"/>
    <w:rsid w:val="00D0003D"/>
    <w:rsid w:val="00D059F6"/>
    <w:rsid w:val="00D07D35"/>
    <w:rsid w:val="00D1237E"/>
    <w:rsid w:val="00D146C6"/>
    <w:rsid w:val="00D14938"/>
    <w:rsid w:val="00D14987"/>
    <w:rsid w:val="00D15886"/>
    <w:rsid w:val="00D30826"/>
    <w:rsid w:val="00D32BBF"/>
    <w:rsid w:val="00D42479"/>
    <w:rsid w:val="00D428B4"/>
    <w:rsid w:val="00D460D5"/>
    <w:rsid w:val="00D463D4"/>
    <w:rsid w:val="00D61296"/>
    <w:rsid w:val="00D624C0"/>
    <w:rsid w:val="00D6419D"/>
    <w:rsid w:val="00D66AF4"/>
    <w:rsid w:val="00D73370"/>
    <w:rsid w:val="00D80DBB"/>
    <w:rsid w:val="00D8559F"/>
    <w:rsid w:val="00D87BE6"/>
    <w:rsid w:val="00D90C0A"/>
    <w:rsid w:val="00D91F46"/>
    <w:rsid w:val="00D949FA"/>
    <w:rsid w:val="00D97B7A"/>
    <w:rsid w:val="00DA66E4"/>
    <w:rsid w:val="00DB6122"/>
    <w:rsid w:val="00DB6F6E"/>
    <w:rsid w:val="00DB76B7"/>
    <w:rsid w:val="00DD106B"/>
    <w:rsid w:val="00DD1E96"/>
    <w:rsid w:val="00DD5861"/>
    <w:rsid w:val="00DD6F38"/>
    <w:rsid w:val="00DE00F5"/>
    <w:rsid w:val="00DE28D2"/>
    <w:rsid w:val="00DF4008"/>
    <w:rsid w:val="00E00C3C"/>
    <w:rsid w:val="00E0551F"/>
    <w:rsid w:val="00E11FDD"/>
    <w:rsid w:val="00E26E33"/>
    <w:rsid w:val="00E34105"/>
    <w:rsid w:val="00E42E3B"/>
    <w:rsid w:val="00E50CE6"/>
    <w:rsid w:val="00E536A3"/>
    <w:rsid w:val="00E55806"/>
    <w:rsid w:val="00E60FDA"/>
    <w:rsid w:val="00E65388"/>
    <w:rsid w:val="00E667D0"/>
    <w:rsid w:val="00E7316E"/>
    <w:rsid w:val="00E73756"/>
    <w:rsid w:val="00E7375F"/>
    <w:rsid w:val="00E7632D"/>
    <w:rsid w:val="00E81E8F"/>
    <w:rsid w:val="00E83F2F"/>
    <w:rsid w:val="00E86712"/>
    <w:rsid w:val="00E9338E"/>
    <w:rsid w:val="00E957E2"/>
    <w:rsid w:val="00EA35E2"/>
    <w:rsid w:val="00EA7430"/>
    <w:rsid w:val="00EC0AC6"/>
    <w:rsid w:val="00EC13A4"/>
    <w:rsid w:val="00EC31FA"/>
    <w:rsid w:val="00EC3261"/>
    <w:rsid w:val="00EC37CD"/>
    <w:rsid w:val="00EC3939"/>
    <w:rsid w:val="00EC546C"/>
    <w:rsid w:val="00ED1BC6"/>
    <w:rsid w:val="00ED20DF"/>
    <w:rsid w:val="00EE12E1"/>
    <w:rsid w:val="00EE6AC0"/>
    <w:rsid w:val="00EE6BBC"/>
    <w:rsid w:val="00EF3162"/>
    <w:rsid w:val="00EF40FC"/>
    <w:rsid w:val="00F00735"/>
    <w:rsid w:val="00F0089B"/>
    <w:rsid w:val="00F00959"/>
    <w:rsid w:val="00F02808"/>
    <w:rsid w:val="00F12F55"/>
    <w:rsid w:val="00F21151"/>
    <w:rsid w:val="00F225BD"/>
    <w:rsid w:val="00F31ACD"/>
    <w:rsid w:val="00F428FC"/>
    <w:rsid w:val="00F502AB"/>
    <w:rsid w:val="00F524FA"/>
    <w:rsid w:val="00F53CA4"/>
    <w:rsid w:val="00F719EF"/>
    <w:rsid w:val="00F73B9F"/>
    <w:rsid w:val="00F82FB9"/>
    <w:rsid w:val="00F94EAB"/>
    <w:rsid w:val="00F9701B"/>
    <w:rsid w:val="00F97E7A"/>
    <w:rsid w:val="00FA2BA2"/>
    <w:rsid w:val="00FB4EBD"/>
    <w:rsid w:val="00FB51BC"/>
    <w:rsid w:val="00FB5834"/>
    <w:rsid w:val="00FB68BF"/>
    <w:rsid w:val="00FC1E45"/>
    <w:rsid w:val="00FC660E"/>
    <w:rsid w:val="00FC700B"/>
    <w:rsid w:val="00FC79F2"/>
    <w:rsid w:val="00FD21DA"/>
    <w:rsid w:val="00FE1FDC"/>
    <w:rsid w:val="00FF4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C75ED"/>
  <w15:docId w15:val="{44542231-A406-423F-B0DB-FAAB5D6A0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2808"/>
    <w:pPr>
      <w:spacing w:after="60" w:line="240" w:lineRule="auto"/>
      <w:jc w:val="both"/>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1"/>
    <w:next w:val="a1"/>
    <w:link w:val="110"/>
    <w:qFormat/>
    <w:rsid w:val="008F15CD"/>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1"/>
    <w:next w:val="a1"/>
    <w:link w:val="22"/>
    <w:qFormat/>
    <w:rsid w:val="008F15CD"/>
    <w:pPr>
      <w:keepNext/>
      <w:tabs>
        <w:tab w:val="num" w:pos="576"/>
      </w:tabs>
      <w:ind w:left="576" w:hanging="576"/>
      <w:jc w:val="center"/>
      <w:outlineLvl w:val="1"/>
    </w:pPr>
    <w:rPr>
      <w:b/>
      <w:bCs/>
      <w:sz w:val="30"/>
      <w:szCs w:val="30"/>
    </w:rPr>
  </w:style>
  <w:style w:type="paragraph" w:styleId="31">
    <w:name w:val="heading 3"/>
    <w:basedOn w:val="a1"/>
    <w:next w:val="a1"/>
    <w:link w:val="32"/>
    <w:uiPriority w:val="99"/>
    <w:qFormat/>
    <w:rsid w:val="008F15CD"/>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rsid w:val="008F15CD"/>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rsid w:val="008F15CD"/>
    <w:pPr>
      <w:spacing w:before="240"/>
      <w:outlineLvl w:val="4"/>
    </w:pPr>
    <w:rPr>
      <w:rFonts w:ascii="Calibri" w:hAnsi="Calibri" w:cs="Calibri"/>
      <w:b/>
      <w:bCs/>
      <w:i/>
      <w:iCs/>
      <w:sz w:val="26"/>
      <w:szCs w:val="26"/>
    </w:rPr>
  </w:style>
  <w:style w:type="paragraph" w:styleId="6">
    <w:name w:val="heading 6"/>
    <w:basedOn w:val="a1"/>
    <w:next w:val="a1"/>
    <w:link w:val="60"/>
    <w:uiPriority w:val="99"/>
    <w:qFormat/>
    <w:rsid w:val="008F15CD"/>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rsid w:val="008F15CD"/>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rsid w:val="008F15CD"/>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rsid w:val="008F15CD"/>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8F15CD"/>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basedOn w:val="a2"/>
    <w:link w:val="21"/>
    <w:rsid w:val="008F15CD"/>
    <w:rPr>
      <w:rFonts w:ascii="Times New Roman" w:eastAsia="Times New Roman" w:hAnsi="Times New Roman" w:cs="Times New Roman"/>
      <w:b/>
      <w:bCs/>
      <w:sz w:val="30"/>
      <w:szCs w:val="30"/>
      <w:lang w:eastAsia="ru-RU"/>
    </w:rPr>
  </w:style>
  <w:style w:type="character" w:customStyle="1" w:styleId="32">
    <w:name w:val="Заголовок 3 Знак"/>
    <w:basedOn w:val="a2"/>
    <w:link w:val="31"/>
    <w:uiPriority w:val="99"/>
    <w:rsid w:val="008F15CD"/>
    <w:rPr>
      <w:rFonts w:ascii="Arial" w:eastAsia="Times New Roman" w:hAnsi="Arial" w:cs="Arial"/>
      <w:b/>
      <w:bCs/>
      <w:sz w:val="24"/>
      <w:szCs w:val="24"/>
      <w:lang w:eastAsia="ru-RU"/>
    </w:rPr>
  </w:style>
  <w:style w:type="character" w:customStyle="1" w:styleId="40">
    <w:name w:val="Заголовок 4 Знак"/>
    <w:basedOn w:val="a2"/>
    <w:link w:val="4"/>
    <w:uiPriority w:val="99"/>
    <w:rsid w:val="008F15CD"/>
    <w:rPr>
      <w:rFonts w:ascii="Arial" w:eastAsia="Times New Roman" w:hAnsi="Arial" w:cs="Arial"/>
      <w:sz w:val="24"/>
      <w:szCs w:val="24"/>
      <w:lang w:eastAsia="ru-RU"/>
    </w:rPr>
  </w:style>
  <w:style w:type="character" w:customStyle="1" w:styleId="51">
    <w:name w:val="Заголовок 5 Знак"/>
    <w:basedOn w:val="a2"/>
    <w:link w:val="50"/>
    <w:uiPriority w:val="99"/>
    <w:rsid w:val="008F15CD"/>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8F15CD"/>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sid w:val="008F15CD"/>
    <w:rPr>
      <w:rFonts w:ascii="Arial" w:eastAsia="Times New Roman" w:hAnsi="Arial" w:cs="Arial"/>
      <w:sz w:val="20"/>
      <w:szCs w:val="20"/>
      <w:lang w:eastAsia="ru-RU"/>
    </w:rPr>
  </w:style>
  <w:style w:type="character" w:customStyle="1" w:styleId="80">
    <w:name w:val="Заголовок 8 Знак"/>
    <w:basedOn w:val="a2"/>
    <w:link w:val="8"/>
    <w:uiPriority w:val="99"/>
    <w:rsid w:val="008F15CD"/>
    <w:rPr>
      <w:rFonts w:ascii="Arial" w:eastAsia="Times New Roman" w:hAnsi="Arial" w:cs="Arial"/>
      <w:i/>
      <w:iCs/>
      <w:sz w:val="20"/>
      <w:szCs w:val="20"/>
      <w:lang w:eastAsia="ru-RU"/>
    </w:rPr>
  </w:style>
  <w:style w:type="character" w:customStyle="1" w:styleId="90">
    <w:name w:val="Заголовок 9 Знак"/>
    <w:basedOn w:val="a2"/>
    <w:link w:val="9"/>
    <w:uiPriority w:val="99"/>
    <w:rsid w:val="008F15CD"/>
    <w:rPr>
      <w:rFonts w:ascii="Arial" w:eastAsia="Times New Roman" w:hAnsi="Arial" w:cs="Arial"/>
      <w:b/>
      <w:bCs/>
      <w:i/>
      <w:iCs/>
      <w:sz w:val="18"/>
      <w:szCs w:val="18"/>
      <w:lang w:eastAsia="ru-RU"/>
    </w:rPr>
  </w:style>
  <w:style w:type="character" w:customStyle="1" w:styleId="12">
    <w:name w:val="Заголовок 1 Знак"/>
    <w:aliases w:val="Document Header1 Знак"/>
    <w:basedOn w:val="a2"/>
    <w:rsid w:val="008F15CD"/>
    <w:rPr>
      <w:rFonts w:asciiTheme="majorHAnsi" w:eastAsiaTheme="majorEastAsia" w:hAnsiTheme="majorHAnsi" w:cstheme="majorBidi"/>
      <w:color w:val="2E74B5" w:themeColor="accent1" w:themeShade="BF"/>
      <w:sz w:val="32"/>
      <w:szCs w:val="32"/>
      <w:lang w:eastAsia="ru-RU"/>
    </w:rPr>
  </w:style>
  <w:style w:type="paragraph" w:customStyle="1" w:styleId="13">
    <w:name w:val="Основной текст с отступом1"/>
    <w:basedOn w:val="a1"/>
    <w:uiPriority w:val="99"/>
    <w:rsid w:val="008F15CD"/>
    <w:pPr>
      <w:spacing w:before="60" w:after="0"/>
      <w:ind w:firstLine="851"/>
    </w:pPr>
  </w:style>
  <w:style w:type="paragraph" w:styleId="a">
    <w:name w:val="Body Text Indent"/>
    <w:basedOn w:val="a1"/>
    <w:link w:val="a5"/>
    <w:uiPriority w:val="99"/>
    <w:rsid w:val="008F15CD"/>
    <w:pPr>
      <w:numPr>
        <w:ilvl w:val="1"/>
        <w:numId w:val="2"/>
      </w:numPr>
    </w:pPr>
  </w:style>
  <w:style w:type="character" w:customStyle="1" w:styleId="a5">
    <w:name w:val="Основной текст с отступом Знак"/>
    <w:basedOn w:val="a2"/>
    <w:link w:val="a"/>
    <w:uiPriority w:val="99"/>
    <w:rsid w:val="008F15CD"/>
    <w:rPr>
      <w:rFonts w:ascii="Times New Roman" w:eastAsia="Times New Roman" w:hAnsi="Times New Roman" w:cs="Times New Roman"/>
      <w:sz w:val="24"/>
      <w:szCs w:val="24"/>
      <w:lang w:eastAsia="ru-RU"/>
    </w:rPr>
  </w:style>
  <w:style w:type="paragraph" w:styleId="a6">
    <w:name w:val="List Bullet"/>
    <w:basedOn w:val="a1"/>
    <w:autoRedefine/>
    <w:uiPriority w:val="99"/>
    <w:rsid w:val="008F15CD"/>
    <w:pPr>
      <w:widowControl w:val="0"/>
    </w:pPr>
  </w:style>
  <w:style w:type="paragraph" w:styleId="23">
    <w:name w:val="List Bullet 2"/>
    <w:basedOn w:val="a1"/>
    <w:autoRedefine/>
    <w:uiPriority w:val="99"/>
    <w:rsid w:val="008F15CD"/>
    <w:pPr>
      <w:tabs>
        <w:tab w:val="num" w:pos="643"/>
      </w:tabs>
      <w:ind w:left="643" w:hanging="360"/>
    </w:pPr>
  </w:style>
  <w:style w:type="paragraph" w:styleId="33">
    <w:name w:val="List Bullet 3"/>
    <w:basedOn w:val="a1"/>
    <w:autoRedefine/>
    <w:uiPriority w:val="99"/>
    <w:rsid w:val="008F15CD"/>
    <w:pPr>
      <w:tabs>
        <w:tab w:val="num" w:pos="643"/>
        <w:tab w:val="num" w:pos="926"/>
      </w:tabs>
      <w:ind w:left="926" w:hanging="360"/>
    </w:pPr>
  </w:style>
  <w:style w:type="paragraph" w:styleId="41">
    <w:name w:val="List Bullet 4"/>
    <w:basedOn w:val="a1"/>
    <w:autoRedefine/>
    <w:uiPriority w:val="99"/>
    <w:rsid w:val="008F15CD"/>
    <w:pPr>
      <w:tabs>
        <w:tab w:val="num" w:pos="926"/>
        <w:tab w:val="num" w:pos="1209"/>
      </w:tabs>
      <w:ind w:left="1209" w:hanging="360"/>
    </w:pPr>
  </w:style>
  <w:style w:type="paragraph" w:styleId="52">
    <w:name w:val="List Bullet 5"/>
    <w:basedOn w:val="a1"/>
    <w:autoRedefine/>
    <w:uiPriority w:val="99"/>
    <w:rsid w:val="008F15CD"/>
    <w:pPr>
      <w:tabs>
        <w:tab w:val="num" w:pos="1209"/>
        <w:tab w:val="num" w:pos="1492"/>
      </w:tabs>
      <w:ind w:left="1492" w:hanging="360"/>
    </w:pPr>
  </w:style>
  <w:style w:type="paragraph" w:styleId="a7">
    <w:name w:val="List Number"/>
    <w:basedOn w:val="a1"/>
    <w:uiPriority w:val="99"/>
    <w:rsid w:val="008F15CD"/>
    <w:pPr>
      <w:tabs>
        <w:tab w:val="num" w:pos="1492"/>
      </w:tabs>
      <w:ind w:left="360" w:hanging="360"/>
    </w:pPr>
  </w:style>
  <w:style w:type="paragraph" w:styleId="24">
    <w:name w:val="List Number 2"/>
    <w:basedOn w:val="a1"/>
    <w:uiPriority w:val="99"/>
    <w:rsid w:val="008F15CD"/>
    <w:pPr>
      <w:tabs>
        <w:tab w:val="num" w:pos="643"/>
      </w:tabs>
      <w:ind w:left="643" w:hanging="360"/>
    </w:pPr>
  </w:style>
  <w:style w:type="paragraph" w:styleId="34">
    <w:name w:val="List Number 3"/>
    <w:basedOn w:val="a1"/>
    <w:uiPriority w:val="99"/>
    <w:rsid w:val="008F15CD"/>
    <w:pPr>
      <w:tabs>
        <w:tab w:val="num" w:pos="643"/>
        <w:tab w:val="num" w:pos="926"/>
      </w:tabs>
      <w:ind w:left="926" w:hanging="360"/>
    </w:pPr>
  </w:style>
  <w:style w:type="paragraph" w:styleId="42">
    <w:name w:val="List Number 4"/>
    <w:basedOn w:val="a1"/>
    <w:uiPriority w:val="99"/>
    <w:rsid w:val="008F15CD"/>
    <w:pPr>
      <w:tabs>
        <w:tab w:val="num" w:pos="926"/>
        <w:tab w:val="num" w:pos="1209"/>
      </w:tabs>
      <w:ind w:left="1209" w:hanging="360"/>
    </w:pPr>
  </w:style>
  <w:style w:type="paragraph" w:styleId="53">
    <w:name w:val="List Number 5"/>
    <w:basedOn w:val="a1"/>
    <w:uiPriority w:val="99"/>
    <w:rsid w:val="008F15CD"/>
    <w:pPr>
      <w:tabs>
        <w:tab w:val="num" w:pos="1209"/>
        <w:tab w:val="num" w:pos="1492"/>
      </w:tabs>
      <w:ind w:left="1492" w:hanging="360"/>
    </w:pPr>
  </w:style>
  <w:style w:type="paragraph" w:styleId="a8">
    <w:name w:val="Title"/>
    <w:basedOn w:val="a1"/>
    <w:link w:val="a9"/>
    <w:uiPriority w:val="99"/>
    <w:qFormat/>
    <w:rsid w:val="008F15CD"/>
    <w:pPr>
      <w:spacing w:before="240"/>
      <w:jc w:val="center"/>
      <w:outlineLvl w:val="0"/>
    </w:pPr>
    <w:rPr>
      <w:rFonts w:ascii="Cambria" w:hAnsi="Cambria" w:cs="Cambria"/>
      <w:b/>
      <w:bCs/>
      <w:kern w:val="28"/>
      <w:sz w:val="32"/>
      <w:szCs w:val="32"/>
    </w:rPr>
  </w:style>
  <w:style w:type="character" w:customStyle="1" w:styleId="a9">
    <w:name w:val="Заголовок Знак"/>
    <w:basedOn w:val="a2"/>
    <w:link w:val="a8"/>
    <w:uiPriority w:val="99"/>
    <w:rsid w:val="008F15CD"/>
    <w:rPr>
      <w:rFonts w:ascii="Cambria" w:eastAsia="Times New Roman" w:hAnsi="Cambria" w:cs="Cambria"/>
      <w:b/>
      <w:bCs/>
      <w:kern w:val="28"/>
      <w:sz w:val="32"/>
      <w:szCs w:val="32"/>
      <w:lang w:eastAsia="ru-RU"/>
    </w:rPr>
  </w:style>
  <w:style w:type="paragraph" w:styleId="aa">
    <w:name w:val="Subtitle"/>
    <w:basedOn w:val="a1"/>
    <w:link w:val="ab"/>
    <w:uiPriority w:val="99"/>
    <w:qFormat/>
    <w:rsid w:val="008F15CD"/>
    <w:pPr>
      <w:jc w:val="center"/>
      <w:outlineLvl w:val="1"/>
    </w:pPr>
    <w:rPr>
      <w:rFonts w:ascii="Cambria" w:hAnsi="Cambria" w:cs="Cambria"/>
    </w:rPr>
  </w:style>
  <w:style w:type="character" w:customStyle="1" w:styleId="ab">
    <w:name w:val="Подзаголовок Знак"/>
    <w:basedOn w:val="a2"/>
    <w:link w:val="aa"/>
    <w:uiPriority w:val="99"/>
    <w:rsid w:val="008F15CD"/>
    <w:rPr>
      <w:rFonts w:ascii="Cambria" w:eastAsia="Times New Roman" w:hAnsi="Cambria" w:cs="Cambria"/>
      <w:sz w:val="24"/>
      <w:szCs w:val="24"/>
      <w:lang w:eastAsia="ru-RU"/>
    </w:rPr>
  </w:style>
  <w:style w:type="paragraph" w:styleId="35">
    <w:name w:val="toc 3"/>
    <w:basedOn w:val="a1"/>
    <w:next w:val="a1"/>
    <w:autoRedefine/>
    <w:uiPriority w:val="39"/>
    <w:rsid w:val="008F15CD"/>
    <w:pPr>
      <w:spacing w:after="0"/>
      <w:ind w:left="480"/>
      <w:jc w:val="left"/>
    </w:pPr>
    <w:rPr>
      <w:i/>
      <w:iCs/>
      <w:sz w:val="20"/>
      <w:szCs w:val="20"/>
    </w:rPr>
  </w:style>
  <w:style w:type="paragraph" w:styleId="14">
    <w:name w:val="toc 1"/>
    <w:basedOn w:val="a1"/>
    <w:next w:val="a1"/>
    <w:autoRedefine/>
    <w:uiPriority w:val="39"/>
    <w:rsid w:val="008F15CD"/>
    <w:pPr>
      <w:spacing w:before="120" w:after="120"/>
      <w:jc w:val="left"/>
    </w:pPr>
    <w:rPr>
      <w:b/>
      <w:bCs/>
      <w:caps/>
      <w:sz w:val="20"/>
      <w:szCs w:val="20"/>
    </w:rPr>
  </w:style>
  <w:style w:type="paragraph" w:styleId="25">
    <w:name w:val="toc 2"/>
    <w:basedOn w:val="a1"/>
    <w:next w:val="a1"/>
    <w:autoRedefine/>
    <w:uiPriority w:val="39"/>
    <w:rsid w:val="008F15CD"/>
    <w:pPr>
      <w:spacing w:after="0"/>
      <w:ind w:left="240"/>
      <w:jc w:val="left"/>
    </w:pPr>
    <w:rPr>
      <w:smallCaps/>
      <w:sz w:val="20"/>
      <w:szCs w:val="20"/>
    </w:rPr>
  </w:style>
  <w:style w:type="paragraph" w:styleId="ac">
    <w:name w:val="Date"/>
    <w:basedOn w:val="a1"/>
    <w:next w:val="a1"/>
    <w:link w:val="ad"/>
    <w:uiPriority w:val="99"/>
    <w:rsid w:val="008F15CD"/>
  </w:style>
  <w:style w:type="character" w:customStyle="1" w:styleId="ad">
    <w:name w:val="Дата Знак"/>
    <w:basedOn w:val="a2"/>
    <w:link w:val="ac"/>
    <w:uiPriority w:val="99"/>
    <w:rsid w:val="008F15CD"/>
    <w:rPr>
      <w:rFonts w:ascii="Times New Roman" w:eastAsia="Times New Roman" w:hAnsi="Times New Roman" w:cs="Times New Roman"/>
      <w:sz w:val="24"/>
      <w:szCs w:val="24"/>
      <w:lang w:eastAsia="ru-RU"/>
    </w:rPr>
  </w:style>
  <w:style w:type="paragraph" w:styleId="ae">
    <w:name w:val="Body Text"/>
    <w:basedOn w:val="a1"/>
    <w:link w:val="af"/>
    <w:uiPriority w:val="99"/>
    <w:rsid w:val="008F15CD"/>
    <w:pPr>
      <w:spacing w:after="120"/>
    </w:pPr>
  </w:style>
  <w:style w:type="character" w:customStyle="1" w:styleId="af">
    <w:name w:val="Основной текст Знак"/>
    <w:basedOn w:val="a2"/>
    <w:link w:val="ae"/>
    <w:uiPriority w:val="99"/>
    <w:rsid w:val="008F15CD"/>
    <w:rPr>
      <w:rFonts w:ascii="Times New Roman" w:eastAsia="Times New Roman" w:hAnsi="Times New Roman" w:cs="Times New Roman"/>
      <w:sz w:val="24"/>
      <w:szCs w:val="24"/>
      <w:lang w:eastAsia="ru-RU"/>
    </w:rPr>
  </w:style>
  <w:style w:type="paragraph" w:styleId="26">
    <w:name w:val="Body Text Indent 2"/>
    <w:aliases w:val="Знак"/>
    <w:basedOn w:val="a1"/>
    <w:link w:val="27"/>
    <w:uiPriority w:val="99"/>
    <w:rsid w:val="008F15CD"/>
    <w:pPr>
      <w:spacing w:after="120" w:line="480" w:lineRule="auto"/>
      <w:ind w:left="283"/>
    </w:pPr>
  </w:style>
  <w:style w:type="character" w:customStyle="1" w:styleId="27">
    <w:name w:val="Основной текст с отступом 2 Знак"/>
    <w:aliases w:val="Знак Знак"/>
    <w:basedOn w:val="a2"/>
    <w:link w:val="26"/>
    <w:uiPriority w:val="99"/>
    <w:rsid w:val="008F15CD"/>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8F15CD"/>
    <w:pPr>
      <w:spacing w:after="120"/>
      <w:ind w:left="283"/>
    </w:pPr>
    <w:rPr>
      <w:sz w:val="16"/>
      <w:szCs w:val="16"/>
    </w:rPr>
  </w:style>
  <w:style w:type="character" w:customStyle="1" w:styleId="37">
    <w:name w:val="Основной текст с отступом 3 Знак"/>
    <w:basedOn w:val="a2"/>
    <w:link w:val="36"/>
    <w:uiPriority w:val="99"/>
    <w:rsid w:val="008F15CD"/>
    <w:rPr>
      <w:rFonts w:ascii="Times New Roman" w:eastAsia="Times New Roman" w:hAnsi="Times New Roman" w:cs="Times New Roman"/>
      <w:sz w:val="16"/>
      <w:szCs w:val="16"/>
      <w:lang w:eastAsia="ru-RU"/>
    </w:rPr>
  </w:style>
  <w:style w:type="paragraph" w:styleId="af0">
    <w:name w:val="header"/>
    <w:basedOn w:val="a1"/>
    <w:link w:val="af1"/>
    <w:uiPriority w:val="99"/>
    <w:rsid w:val="008F15CD"/>
    <w:pPr>
      <w:tabs>
        <w:tab w:val="center" w:pos="4153"/>
        <w:tab w:val="right" w:pos="8306"/>
      </w:tabs>
      <w:spacing w:before="120" w:after="120"/>
    </w:pPr>
  </w:style>
  <w:style w:type="character" w:customStyle="1" w:styleId="af1">
    <w:name w:val="Верхний колонтитул Знак"/>
    <w:basedOn w:val="a2"/>
    <w:link w:val="af0"/>
    <w:uiPriority w:val="99"/>
    <w:rsid w:val="008F15CD"/>
    <w:rPr>
      <w:rFonts w:ascii="Times New Roman" w:eastAsia="Times New Roman" w:hAnsi="Times New Roman" w:cs="Times New Roman"/>
      <w:sz w:val="24"/>
      <w:szCs w:val="24"/>
      <w:lang w:eastAsia="ru-RU"/>
    </w:rPr>
  </w:style>
  <w:style w:type="paragraph" w:styleId="af2">
    <w:name w:val="Block Text"/>
    <w:basedOn w:val="a1"/>
    <w:uiPriority w:val="99"/>
    <w:rsid w:val="008F15CD"/>
    <w:pPr>
      <w:spacing w:after="120"/>
      <w:ind w:left="1440" w:right="1440"/>
    </w:pPr>
  </w:style>
  <w:style w:type="character" w:styleId="af3">
    <w:name w:val="footnote reference"/>
    <w:uiPriority w:val="99"/>
    <w:rsid w:val="008F15CD"/>
    <w:rPr>
      <w:rFonts w:ascii="Times New Roman" w:hAnsi="Times New Roman" w:cs="Times New Roman"/>
      <w:vertAlign w:val="superscript"/>
    </w:rPr>
  </w:style>
  <w:style w:type="paragraph" w:styleId="af4">
    <w:name w:val="footnote text"/>
    <w:basedOn w:val="a1"/>
    <w:link w:val="af5"/>
    <w:uiPriority w:val="99"/>
    <w:rsid w:val="008F15CD"/>
    <w:rPr>
      <w:sz w:val="20"/>
      <w:szCs w:val="20"/>
    </w:rPr>
  </w:style>
  <w:style w:type="character" w:customStyle="1" w:styleId="af5">
    <w:name w:val="Текст сноски Знак"/>
    <w:basedOn w:val="a2"/>
    <w:link w:val="af4"/>
    <w:uiPriority w:val="99"/>
    <w:rsid w:val="008F15CD"/>
    <w:rPr>
      <w:rFonts w:ascii="Times New Roman" w:eastAsia="Times New Roman" w:hAnsi="Times New Roman" w:cs="Times New Roman"/>
      <w:sz w:val="20"/>
      <w:szCs w:val="20"/>
      <w:lang w:eastAsia="ru-RU"/>
    </w:rPr>
  </w:style>
  <w:style w:type="character" w:styleId="af6">
    <w:name w:val="page number"/>
    <w:uiPriority w:val="99"/>
    <w:rsid w:val="008F15CD"/>
    <w:rPr>
      <w:rFonts w:ascii="Times New Roman" w:hAnsi="Times New Roman" w:cs="Times New Roman"/>
    </w:rPr>
  </w:style>
  <w:style w:type="paragraph" w:styleId="af7">
    <w:name w:val="footer"/>
    <w:basedOn w:val="a1"/>
    <w:link w:val="af8"/>
    <w:uiPriority w:val="99"/>
    <w:rsid w:val="008F15CD"/>
    <w:pPr>
      <w:tabs>
        <w:tab w:val="center" w:pos="4153"/>
        <w:tab w:val="right" w:pos="8306"/>
      </w:tabs>
    </w:pPr>
  </w:style>
  <w:style w:type="character" w:customStyle="1" w:styleId="af8">
    <w:name w:val="Нижний колонтитул Знак"/>
    <w:basedOn w:val="a2"/>
    <w:link w:val="af7"/>
    <w:uiPriority w:val="99"/>
    <w:rsid w:val="008F15CD"/>
    <w:rPr>
      <w:rFonts w:ascii="Times New Roman" w:eastAsia="Times New Roman" w:hAnsi="Times New Roman" w:cs="Times New Roman"/>
      <w:sz w:val="24"/>
      <w:szCs w:val="24"/>
      <w:lang w:eastAsia="ru-RU"/>
    </w:rPr>
  </w:style>
  <w:style w:type="paragraph" w:styleId="38">
    <w:name w:val="Body Text 3"/>
    <w:basedOn w:val="a1"/>
    <w:link w:val="39"/>
    <w:uiPriority w:val="99"/>
    <w:rsid w:val="008F15C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2"/>
    <w:link w:val="38"/>
    <w:uiPriority w:val="99"/>
    <w:rsid w:val="008F15CD"/>
    <w:rPr>
      <w:rFonts w:ascii="Times New Roman" w:eastAsia="Times New Roman" w:hAnsi="Times New Roman" w:cs="Times New Roman"/>
      <w:sz w:val="16"/>
      <w:szCs w:val="16"/>
      <w:lang w:eastAsia="ru-RU"/>
    </w:rPr>
  </w:style>
  <w:style w:type="paragraph" w:styleId="af9">
    <w:name w:val="Plain Text"/>
    <w:basedOn w:val="a1"/>
    <w:link w:val="afa"/>
    <w:rsid w:val="008F15CD"/>
    <w:pPr>
      <w:spacing w:after="0"/>
      <w:jc w:val="left"/>
    </w:pPr>
    <w:rPr>
      <w:rFonts w:ascii="Courier New" w:hAnsi="Courier New" w:cs="Courier New"/>
      <w:sz w:val="20"/>
      <w:szCs w:val="20"/>
    </w:rPr>
  </w:style>
  <w:style w:type="character" w:customStyle="1" w:styleId="afa">
    <w:name w:val="Текст Знак"/>
    <w:basedOn w:val="a2"/>
    <w:link w:val="af9"/>
    <w:rsid w:val="008F15CD"/>
    <w:rPr>
      <w:rFonts w:ascii="Courier New" w:eastAsia="Times New Roman" w:hAnsi="Courier New" w:cs="Courier New"/>
      <w:sz w:val="20"/>
      <w:szCs w:val="20"/>
      <w:lang w:eastAsia="ru-RU"/>
    </w:rPr>
  </w:style>
  <w:style w:type="paragraph" w:customStyle="1" w:styleId="ConsNormal">
    <w:name w:val="ConsNormal"/>
    <w:rsid w:val="008F1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b">
    <w:name w:val="Normal (Web)"/>
    <w:basedOn w:val="a1"/>
    <w:uiPriority w:val="99"/>
    <w:rsid w:val="008F15CD"/>
    <w:pPr>
      <w:spacing w:before="100" w:beforeAutospacing="1" w:after="100" w:afterAutospacing="1"/>
      <w:jc w:val="left"/>
    </w:pPr>
  </w:style>
  <w:style w:type="paragraph" w:styleId="HTML">
    <w:name w:val="HTML Address"/>
    <w:basedOn w:val="a1"/>
    <w:link w:val="HTML0"/>
    <w:uiPriority w:val="99"/>
    <w:rsid w:val="008F15CD"/>
    <w:rPr>
      <w:i/>
      <w:iCs/>
    </w:rPr>
  </w:style>
  <w:style w:type="character" w:customStyle="1" w:styleId="HTML0">
    <w:name w:val="Адрес HTML Знак"/>
    <w:basedOn w:val="a2"/>
    <w:link w:val="HTML"/>
    <w:uiPriority w:val="99"/>
    <w:rsid w:val="008F15CD"/>
    <w:rPr>
      <w:rFonts w:ascii="Times New Roman" w:eastAsia="Times New Roman" w:hAnsi="Times New Roman" w:cs="Times New Roman"/>
      <w:i/>
      <w:iCs/>
      <w:sz w:val="24"/>
      <w:szCs w:val="24"/>
      <w:lang w:eastAsia="ru-RU"/>
    </w:rPr>
  </w:style>
  <w:style w:type="paragraph" w:styleId="afc">
    <w:name w:val="envelope address"/>
    <w:basedOn w:val="a1"/>
    <w:uiPriority w:val="99"/>
    <w:rsid w:val="008F15CD"/>
    <w:pPr>
      <w:framePr w:w="7920" w:h="1980" w:hRule="exact" w:hSpace="180" w:wrap="auto" w:hAnchor="page" w:xAlign="center" w:yAlign="bottom"/>
      <w:ind w:left="2880"/>
    </w:pPr>
    <w:rPr>
      <w:rFonts w:ascii="Arial" w:hAnsi="Arial" w:cs="Arial"/>
    </w:rPr>
  </w:style>
  <w:style w:type="character" w:styleId="HTML1">
    <w:name w:val="HTML Acronym"/>
    <w:basedOn w:val="a2"/>
    <w:uiPriority w:val="99"/>
    <w:rsid w:val="008F15CD"/>
  </w:style>
  <w:style w:type="character" w:styleId="afd">
    <w:name w:val="Emphasis"/>
    <w:uiPriority w:val="99"/>
    <w:qFormat/>
    <w:rsid w:val="008F15CD"/>
    <w:rPr>
      <w:i/>
      <w:iCs/>
    </w:rPr>
  </w:style>
  <w:style w:type="character" w:styleId="afe">
    <w:name w:val="Hyperlink"/>
    <w:uiPriority w:val="99"/>
    <w:rsid w:val="008F15CD"/>
    <w:rPr>
      <w:color w:val="0000FF"/>
      <w:u w:val="single"/>
    </w:rPr>
  </w:style>
  <w:style w:type="paragraph" w:styleId="aff">
    <w:name w:val="Note Heading"/>
    <w:basedOn w:val="a1"/>
    <w:next w:val="a1"/>
    <w:link w:val="aff0"/>
    <w:uiPriority w:val="99"/>
    <w:rsid w:val="008F15CD"/>
  </w:style>
  <w:style w:type="character" w:customStyle="1" w:styleId="aff0">
    <w:name w:val="Заголовок записки Знак"/>
    <w:basedOn w:val="a2"/>
    <w:link w:val="aff"/>
    <w:uiPriority w:val="99"/>
    <w:rsid w:val="008F15CD"/>
    <w:rPr>
      <w:rFonts w:ascii="Times New Roman" w:eastAsia="Times New Roman" w:hAnsi="Times New Roman" w:cs="Times New Roman"/>
      <w:sz w:val="24"/>
      <w:szCs w:val="24"/>
      <w:lang w:eastAsia="ru-RU"/>
    </w:rPr>
  </w:style>
  <w:style w:type="character" w:styleId="HTML2">
    <w:name w:val="HTML Keyboard"/>
    <w:uiPriority w:val="99"/>
    <w:rsid w:val="008F15CD"/>
    <w:rPr>
      <w:rFonts w:ascii="Courier New" w:hAnsi="Courier New" w:cs="Courier New"/>
      <w:sz w:val="20"/>
      <w:szCs w:val="20"/>
    </w:rPr>
  </w:style>
  <w:style w:type="character" w:styleId="HTML3">
    <w:name w:val="HTML Code"/>
    <w:uiPriority w:val="99"/>
    <w:rsid w:val="008F15CD"/>
    <w:rPr>
      <w:rFonts w:ascii="Courier New" w:hAnsi="Courier New" w:cs="Courier New"/>
      <w:sz w:val="20"/>
      <w:szCs w:val="20"/>
    </w:rPr>
  </w:style>
  <w:style w:type="paragraph" w:styleId="aff1">
    <w:name w:val="Body Text First Indent"/>
    <w:basedOn w:val="ae"/>
    <w:link w:val="aff2"/>
    <w:uiPriority w:val="99"/>
    <w:rsid w:val="008F15CD"/>
    <w:pPr>
      <w:ind w:firstLine="210"/>
    </w:pPr>
  </w:style>
  <w:style w:type="character" w:customStyle="1" w:styleId="aff2">
    <w:name w:val="Красная строка Знак"/>
    <w:basedOn w:val="af"/>
    <w:link w:val="aff1"/>
    <w:uiPriority w:val="99"/>
    <w:rsid w:val="008F15CD"/>
    <w:rPr>
      <w:rFonts w:ascii="Times New Roman" w:eastAsia="Times New Roman" w:hAnsi="Times New Roman" w:cs="Times New Roman"/>
      <w:sz w:val="24"/>
      <w:szCs w:val="24"/>
      <w:lang w:eastAsia="ru-RU"/>
    </w:rPr>
  </w:style>
  <w:style w:type="paragraph" w:styleId="28">
    <w:name w:val="Body Text First Indent 2"/>
    <w:basedOn w:val="13"/>
    <w:link w:val="29"/>
    <w:uiPriority w:val="99"/>
    <w:rsid w:val="008F15CD"/>
    <w:pPr>
      <w:spacing w:before="0" w:after="120"/>
      <w:ind w:left="283" w:firstLine="210"/>
    </w:pPr>
  </w:style>
  <w:style w:type="character" w:customStyle="1" w:styleId="29">
    <w:name w:val="Красная строка 2 Знак"/>
    <w:basedOn w:val="a5"/>
    <w:link w:val="28"/>
    <w:uiPriority w:val="99"/>
    <w:rsid w:val="008F15CD"/>
    <w:rPr>
      <w:rFonts w:ascii="Times New Roman" w:eastAsia="Times New Roman" w:hAnsi="Times New Roman" w:cs="Times New Roman"/>
      <w:sz w:val="24"/>
      <w:szCs w:val="24"/>
      <w:lang w:eastAsia="ru-RU"/>
    </w:rPr>
  </w:style>
  <w:style w:type="character" w:styleId="aff3">
    <w:name w:val="line number"/>
    <w:basedOn w:val="a2"/>
    <w:uiPriority w:val="99"/>
    <w:rsid w:val="008F15CD"/>
  </w:style>
  <w:style w:type="character" w:styleId="HTML4">
    <w:name w:val="HTML Sample"/>
    <w:uiPriority w:val="99"/>
    <w:rsid w:val="008F15CD"/>
    <w:rPr>
      <w:rFonts w:ascii="Courier New" w:hAnsi="Courier New" w:cs="Courier New"/>
    </w:rPr>
  </w:style>
  <w:style w:type="paragraph" w:styleId="2a">
    <w:name w:val="envelope return"/>
    <w:basedOn w:val="a1"/>
    <w:uiPriority w:val="99"/>
    <w:rsid w:val="008F15CD"/>
    <w:rPr>
      <w:rFonts w:ascii="Arial" w:hAnsi="Arial" w:cs="Arial"/>
      <w:sz w:val="20"/>
      <w:szCs w:val="20"/>
    </w:rPr>
  </w:style>
  <w:style w:type="paragraph" w:styleId="aff4">
    <w:name w:val="Normal Indent"/>
    <w:basedOn w:val="a1"/>
    <w:uiPriority w:val="99"/>
    <w:rsid w:val="008F15CD"/>
    <w:pPr>
      <w:ind w:left="708"/>
    </w:pPr>
  </w:style>
  <w:style w:type="character" w:styleId="HTML5">
    <w:name w:val="HTML Definition"/>
    <w:uiPriority w:val="99"/>
    <w:rsid w:val="008F15CD"/>
    <w:rPr>
      <w:i/>
      <w:iCs/>
    </w:rPr>
  </w:style>
  <w:style w:type="character" w:styleId="HTML6">
    <w:name w:val="HTML Variable"/>
    <w:uiPriority w:val="99"/>
    <w:rsid w:val="008F15CD"/>
    <w:rPr>
      <w:i/>
      <w:iCs/>
    </w:rPr>
  </w:style>
  <w:style w:type="character" w:styleId="HTML7">
    <w:name w:val="HTML Typewriter"/>
    <w:uiPriority w:val="99"/>
    <w:rsid w:val="008F15CD"/>
    <w:rPr>
      <w:rFonts w:ascii="Courier New" w:hAnsi="Courier New" w:cs="Courier New"/>
      <w:sz w:val="20"/>
      <w:szCs w:val="20"/>
    </w:rPr>
  </w:style>
  <w:style w:type="paragraph" w:styleId="aff5">
    <w:name w:val="Signature"/>
    <w:basedOn w:val="a1"/>
    <w:link w:val="aff6"/>
    <w:uiPriority w:val="99"/>
    <w:rsid w:val="008F15CD"/>
    <w:pPr>
      <w:ind w:left="4252"/>
    </w:pPr>
  </w:style>
  <w:style w:type="character" w:customStyle="1" w:styleId="aff6">
    <w:name w:val="Подпись Знак"/>
    <w:basedOn w:val="a2"/>
    <w:link w:val="aff5"/>
    <w:uiPriority w:val="99"/>
    <w:rsid w:val="008F15CD"/>
    <w:rPr>
      <w:rFonts w:ascii="Times New Roman" w:eastAsia="Times New Roman" w:hAnsi="Times New Roman" w:cs="Times New Roman"/>
      <w:sz w:val="24"/>
      <w:szCs w:val="24"/>
      <w:lang w:eastAsia="ru-RU"/>
    </w:rPr>
  </w:style>
  <w:style w:type="paragraph" w:styleId="aff7">
    <w:name w:val="Salutation"/>
    <w:basedOn w:val="a1"/>
    <w:next w:val="a1"/>
    <w:link w:val="aff8"/>
    <w:uiPriority w:val="99"/>
    <w:rsid w:val="008F15CD"/>
  </w:style>
  <w:style w:type="character" w:customStyle="1" w:styleId="aff8">
    <w:name w:val="Приветствие Знак"/>
    <w:basedOn w:val="a2"/>
    <w:link w:val="aff7"/>
    <w:uiPriority w:val="99"/>
    <w:rsid w:val="008F15CD"/>
    <w:rPr>
      <w:rFonts w:ascii="Times New Roman" w:eastAsia="Times New Roman" w:hAnsi="Times New Roman" w:cs="Times New Roman"/>
      <w:sz w:val="24"/>
      <w:szCs w:val="24"/>
      <w:lang w:eastAsia="ru-RU"/>
    </w:rPr>
  </w:style>
  <w:style w:type="paragraph" w:styleId="aff9">
    <w:name w:val="List Continue"/>
    <w:basedOn w:val="a1"/>
    <w:uiPriority w:val="99"/>
    <w:rsid w:val="008F15CD"/>
    <w:pPr>
      <w:spacing w:after="120"/>
      <w:ind w:left="283"/>
    </w:pPr>
  </w:style>
  <w:style w:type="paragraph" w:styleId="2b">
    <w:name w:val="List Continue 2"/>
    <w:basedOn w:val="a1"/>
    <w:uiPriority w:val="99"/>
    <w:rsid w:val="008F15CD"/>
    <w:pPr>
      <w:spacing w:after="120"/>
      <w:ind w:left="566"/>
    </w:pPr>
  </w:style>
  <w:style w:type="paragraph" w:styleId="3a">
    <w:name w:val="List Continue 3"/>
    <w:basedOn w:val="a1"/>
    <w:uiPriority w:val="99"/>
    <w:rsid w:val="008F15CD"/>
    <w:pPr>
      <w:spacing w:after="120"/>
      <w:ind w:left="849"/>
    </w:pPr>
  </w:style>
  <w:style w:type="paragraph" w:styleId="43">
    <w:name w:val="List Continue 4"/>
    <w:basedOn w:val="a1"/>
    <w:uiPriority w:val="99"/>
    <w:rsid w:val="008F15CD"/>
    <w:pPr>
      <w:spacing w:after="120"/>
      <w:ind w:left="1132"/>
    </w:pPr>
  </w:style>
  <w:style w:type="paragraph" w:styleId="54">
    <w:name w:val="List Continue 5"/>
    <w:basedOn w:val="a1"/>
    <w:uiPriority w:val="99"/>
    <w:rsid w:val="008F15CD"/>
    <w:pPr>
      <w:spacing w:after="120"/>
      <w:ind w:left="1415"/>
    </w:pPr>
  </w:style>
  <w:style w:type="character" w:styleId="affa">
    <w:name w:val="FollowedHyperlink"/>
    <w:uiPriority w:val="99"/>
    <w:rsid w:val="008F15CD"/>
    <w:rPr>
      <w:color w:val="800080"/>
      <w:u w:val="single"/>
    </w:rPr>
  </w:style>
  <w:style w:type="paragraph" w:styleId="affb">
    <w:name w:val="Closing"/>
    <w:basedOn w:val="a1"/>
    <w:link w:val="affc"/>
    <w:uiPriority w:val="99"/>
    <w:rsid w:val="008F15CD"/>
    <w:pPr>
      <w:ind w:left="4252"/>
    </w:pPr>
  </w:style>
  <w:style w:type="character" w:customStyle="1" w:styleId="affc">
    <w:name w:val="Прощание Знак"/>
    <w:basedOn w:val="a2"/>
    <w:link w:val="affb"/>
    <w:uiPriority w:val="99"/>
    <w:rsid w:val="008F15CD"/>
    <w:rPr>
      <w:rFonts w:ascii="Times New Roman" w:eastAsia="Times New Roman" w:hAnsi="Times New Roman" w:cs="Times New Roman"/>
      <w:sz w:val="24"/>
      <w:szCs w:val="24"/>
      <w:lang w:eastAsia="ru-RU"/>
    </w:rPr>
  </w:style>
  <w:style w:type="paragraph" w:styleId="affd">
    <w:name w:val="List"/>
    <w:basedOn w:val="a1"/>
    <w:uiPriority w:val="99"/>
    <w:rsid w:val="008F15CD"/>
    <w:pPr>
      <w:ind w:left="283" w:hanging="283"/>
    </w:pPr>
  </w:style>
  <w:style w:type="paragraph" w:styleId="2c">
    <w:name w:val="List 2"/>
    <w:basedOn w:val="a1"/>
    <w:uiPriority w:val="99"/>
    <w:rsid w:val="008F15CD"/>
    <w:pPr>
      <w:ind w:left="566" w:hanging="283"/>
    </w:pPr>
  </w:style>
  <w:style w:type="paragraph" w:styleId="3b">
    <w:name w:val="List 3"/>
    <w:basedOn w:val="a1"/>
    <w:uiPriority w:val="99"/>
    <w:rsid w:val="008F15CD"/>
    <w:pPr>
      <w:ind w:left="849" w:hanging="283"/>
    </w:pPr>
  </w:style>
  <w:style w:type="paragraph" w:styleId="44">
    <w:name w:val="List 4"/>
    <w:basedOn w:val="a1"/>
    <w:uiPriority w:val="99"/>
    <w:rsid w:val="008F15CD"/>
    <w:pPr>
      <w:ind w:left="1132" w:hanging="283"/>
    </w:pPr>
  </w:style>
  <w:style w:type="paragraph" w:styleId="55">
    <w:name w:val="List 5"/>
    <w:basedOn w:val="a1"/>
    <w:uiPriority w:val="99"/>
    <w:rsid w:val="008F15CD"/>
    <w:pPr>
      <w:ind w:left="1415" w:hanging="283"/>
    </w:pPr>
  </w:style>
  <w:style w:type="paragraph" w:styleId="HTML8">
    <w:name w:val="HTML Preformatted"/>
    <w:basedOn w:val="a1"/>
    <w:link w:val="HTML9"/>
    <w:uiPriority w:val="99"/>
    <w:rsid w:val="008F15CD"/>
    <w:rPr>
      <w:rFonts w:ascii="Courier New" w:hAnsi="Courier New" w:cs="Courier New"/>
      <w:sz w:val="20"/>
      <w:szCs w:val="20"/>
    </w:rPr>
  </w:style>
  <w:style w:type="character" w:customStyle="1" w:styleId="HTML9">
    <w:name w:val="Стандартный HTML Знак"/>
    <w:basedOn w:val="a2"/>
    <w:link w:val="HTML8"/>
    <w:uiPriority w:val="99"/>
    <w:rsid w:val="008F15CD"/>
    <w:rPr>
      <w:rFonts w:ascii="Courier New" w:eastAsia="Times New Roman" w:hAnsi="Courier New" w:cs="Courier New"/>
      <w:sz w:val="20"/>
      <w:szCs w:val="20"/>
      <w:lang w:eastAsia="ru-RU"/>
    </w:rPr>
  </w:style>
  <w:style w:type="character" w:styleId="affe">
    <w:name w:val="Strong"/>
    <w:uiPriority w:val="99"/>
    <w:qFormat/>
    <w:rsid w:val="008F15CD"/>
    <w:rPr>
      <w:b/>
      <w:bCs/>
    </w:rPr>
  </w:style>
  <w:style w:type="character" w:styleId="HTMLa">
    <w:name w:val="HTML Cite"/>
    <w:uiPriority w:val="99"/>
    <w:rsid w:val="008F15CD"/>
    <w:rPr>
      <w:i/>
      <w:iCs/>
    </w:rPr>
  </w:style>
  <w:style w:type="paragraph" w:styleId="afff">
    <w:name w:val="Message Header"/>
    <w:basedOn w:val="a1"/>
    <w:link w:val="afff0"/>
    <w:uiPriority w:val="99"/>
    <w:rsid w:val="008F15C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0">
    <w:name w:val="Шапка Знак"/>
    <w:basedOn w:val="a2"/>
    <w:link w:val="afff"/>
    <w:uiPriority w:val="99"/>
    <w:rsid w:val="008F15CD"/>
    <w:rPr>
      <w:rFonts w:ascii="Cambria" w:eastAsia="Times New Roman" w:hAnsi="Cambria" w:cs="Cambria"/>
      <w:sz w:val="24"/>
      <w:szCs w:val="24"/>
      <w:shd w:val="pct20" w:color="auto" w:fill="auto"/>
      <w:lang w:eastAsia="ru-RU"/>
    </w:rPr>
  </w:style>
  <w:style w:type="paragraph" w:styleId="afff1">
    <w:name w:val="E-mail Signature"/>
    <w:basedOn w:val="a1"/>
    <w:link w:val="afff2"/>
    <w:uiPriority w:val="99"/>
    <w:rsid w:val="008F15CD"/>
  </w:style>
  <w:style w:type="character" w:customStyle="1" w:styleId="afff2">
    <w:name w:val="Электронная подпись Знак"/>
    <w:basedOn w:val="a2"/>
    <w:link w:val="afff1"/>
    <w:uiPriority w:val="99"/>
    <w:rsid w:val="008F15CD"/>
    <w:rPr>
      <w:rFonts w:ascii="Times New Roman" w:eastAsia="Times New Roman" w:hAnsi="Times New Roman" w:cs="Times New Roman"/>
      <w:sz w:val="24"/>
      <w:szCs w:val="24"/>
      <w:lang w:eastAsia="ru-RU"/>
    </w:rPr>
  </w:style>
  <w:style w:type="paragraph" w:styleId="45">
    <w:name w:val="toc 4"/>
    <w:basedOn w:val="a1"/>
    <w:next w:val="a1"/>
    <w:autoRedefine/>
    <w:uiPriority w:val="39"/>
    <w:rsid w:val="008F15CD"/>
    <w:pPr>
      <w:spacing w:after="0"/>
      <w:ind w:left="720"/>
      <w:jc w:val="left"/>
    </w:pPr>
    <w:rPr>
      <w:sz w:val="18"/>
      <w:szCs w:val="18"/>
    </w:rPr>
  </w:style>
  <w:style w:type="paragraph" w:styleId="56">
    <w:name w:val="toc 5"/>
    <w:basedOn w:val="a1"/>
    <w:next w:val="a1"/>
    <w:autoRedefine/>
    <w:uiPriority w:val="39"/>
    <w:rsid w:val="008F15CD"/>
    <w:pPr>
      <w:spacing w:after="0"/>
      <w:ind w:left="960"/>
      <w:jc w:val="left"/>
    </w:pPr>
    <w:rPr>
      <w:sz w:val="18"/>
      <w:szCs w:val="18"/>
    </w:rPr>
  </w:style>
  <w:style w:type="paragraph" w:styleId="61">
    <w:name w:val="toc 6"/>
    <w:basedOn w:val="a1"/>
    <w:next w:val="a1"/>
    <w:autoRedefine/>
    <w:uiPriority w:val="39"/>
    <w:rsid w:val="008F15CD"/>
    <w:pPr>
      <w:spacing w:after="0"/>
      <w:ind w:left="1200"/>
      <w:jc w:val="left"/>
    </w:pPr>
    <w:rPr>
      <w:sz w:val="18"/>
      <w:szCs w:val="18"/>
    </w:rPr>
  </w:style>
  <w:style w:type="paragraph" w:styleId="71">
    <w:name w:val="toc 7"/>
    <w:basedOn w:val="a1"/>
    <w:next w:val="a1"/>
    <w:autoRedefine/>
    <w:uiPriority w:val="39"/>
    <w:rsid w:val="008F15CD"/>
    <w:pPr>
      <w:spacing w:after="0"/>
      <w:ind w:left="1440"/>
      <w:jc w:val="left"/>
    </w:pPr>
    <w:rPr>
      <w:sz w:val="18"/>
      <w:szCs w:val="18"/>
    </w:rPr>
  </w:style>
  <w:style w:type="paragraph" w:styleId="81">
    <w:name w:val="toc 8"/>
    <w:basedOn w:val="a1"/>
    <w:next w:val="a1"/>
    <w:autoRedefine/>
    <w:uiPriority w:val="39"/>
    <w:rsid w:val="008F15CD"/>
    <w:pPr>
      <w:spacing w:after="0"/>
      <w:ind w:left="1680"/>
      <w:jc w:val="left"/>
    </w:pPr>
    <w:rPr>
      <w:sz w:val="18"/>
      <w:szCs w:val="18"/>
    </w:rPr>
  </w:style>
  <w:style w:type="paragraph" w:styleId="91">
    <w:name w:val="toc 9"/>
    <w:basedOn w:val="a1"/>
    <w:next w:val="a1"/>
    <w:autoRedefine/>
    <w:uiPriority w:val="39"/>
    <w:rsid w:val="008F15CD"/>
    <w:pPr>
      <w:spacing w:after="0"/>
      <w:ind w:left="1920"/>
      <w:jc w:val="left"/>
    </w:pPr>
    <w:rPr>
      <w:sz w:val="18"/>
      <w:szCs w:val="18"/>
    </w:rPr>
  </w:style>
  <w:style w:type="paragraph" w:customStyle="1" w:styleId="1">
    <w:name w:val="Стиль1"/>
    <w:basedOn w:val="a1"/>
    <w:rsid w:val="008F15CD"/>
    <w:pPr>
      <w:keepNext/>
      <w:keepLines/>
      <w:widowControl w:val="0"/>
      <w:numPr>
        <w:numId w:val="3"/>
      </w:numPr>
      <w:suppressLineNumbers/>
      <w:suppressAutoHyphens/>
      <w:jc w:val="left"/>
    </w:pPr>
    <w:rPr>
      <w:b/>
      <w:bCs/>
      <w:sz w:val="28"/>
      <w:szCs w:val="28"/>
    </w:rPr>
  </w:style>
  <w:style w:type="paragraph" w:customStyle="1" w:styleId="2-1">
    <w:name w:val="содержание2-1"/>
    <w:basedOn w:val="31"/>
    <w:next w:val="a1"/>
    <w:uiPriority w:val="99"/>
    <w:rsid w:val="008F15CD"/>
  </w:style>
  <w:style w:type="paragraph" w:customStyle="1" w:styleId="210">
    <w:name w:val="Заголовок 2.1"/>
    <w:basedOn w:val="11"/>
    <w:uiPriority w:val="99"/>
    <w:rsid w:val="008F15CD"/>
    <w:pPr>
      <w:keepLines/>
      <w:widowControl w:val="0"/>
      <w:suppressLineNumbers/>
      <w:suppressAutoHyphens/>
    </w:pPr>
    <w:rPr>
      <w:caps/>
    </w:rPr>
  </w:style>
  <w:style w:type="paragraph" w:customStyle="1" w:styleId="2">
    <w:name w:val="Стиль2"/>
    <w:basedOn w:val="24"/>
    <w:uiPriority w:val="99"/>
    <w:rsid w:val="008F15CD"/>
    <w:pPr>
      <w:keepNext/>
      <w:keepLines/>
      <w:widowControl w:val="0"/>
      <w:numPr>
        <w:ilvl w:val="1"/>
        <w:numId w:val="3"/>
      </w:numPr>
      <w:suppressLineNumbers/>
      <w:tabs>
        <w:tab w:val="num" w:pos="1492"/>
      </w:tabs>
      <w:suppressAutoHyphens/>
    </w:pPr>
    <w:rPr>
      <w:b/>
      <w:bCs/>
    </w:rPr>
  </w:style>
  <w:style w:type="paragraph" w:customStyle="1" w:styleId="3">
    <w:name w:val="Стиль3"/>
    <w:basedOn w:val="26"/>
    <w:rsid w:val="008F15CD"/>
    <w:pPr>
      <w:widowControl w:val="0"/>
      <w:numPr>
        <w:ilvl w:val="2"/>
        <w:numId w:val="3"/>
      </w:numPr>
      <w:adjustRightInd w:val="0"/>
      <w:spacing w:after="0" w:line="240" w:lineRule="auto"/>
      <w:textAlignment w:val="baseline"/>
    </w:pPr>
  </w:style>
  <w:style w:type="paragraph" w:customStyle="1" w:styleId="2-11">
    <w:name w:val="содержание2-11"/>
    <w:basedOn w:val="a1"/>
    <w:uiPriority w:val="99"/>
    <w:rsid w:val="008F15CD"/>
  </w:style>
  <w:style w:type="character" w:customStyle="1" w:styleId="15">
    <w:name w:val="Знак Знак1"/>
    <w:uiPriority w:val="99"/>
    <w:rsid w:val="008F15CD"/>
    <w:rPr>
      <w:sz w:val="24"/>
      <w:szCs w:val="24"/>
      <w:lang w:val="ru-RU" w:eastAsia="ru-RU"/>
    </w:rPr>
  </w:style>
  <w:style w:type="character" w:customStyle="1" w:styleId="3c">
    <w:name w:val="Стиль3 Знак"/>
    <w:uiPriority w:val="99"/>
    <w:rsid w:val="008F15CD"/>
    <w:rPr>
      <w:sz w:val="24"/>
      <w:szCs w:val="24"/>
      <w:lang w:val="ru-RU" w:eastAsia="ru-RU"/>
    </w:rPr>
  </w:style>
  <w:style w:type="paragraph" w:customStyle="1" w:styleId="46">
    <w:name w:val="Стиль4"/>
    <w:basedOn w:val="21"/>
    <w:next w:val="a1"/>
    <w:uiPriority w:val="99"/>
    <w:rsid w:val="008F15CD"/>
    <w:pPr>
      <w:keepLines/>
      <w:widowControl w:val="0"/>
      <w:suppressLineNumbers/>
      <w:suppressAutoHyphens/>
      <w:ind w:firstLine="567"/>
    </w:pPr>
  </w:style>
  <w:style w:type="paragraph" w:customStyle="1" w:styleId="afff3">
    <w:name w:val="Таблица заголовок"/>
    <w:basedOn w:val="a1"/>
    <w:uiPriority w:val="99"/>
    <w:rsid w:val="008F15CD"/>
    <w:pPr>
      <w:spacing w:before="120" w:after="120" w:line="360" w:lineRule="auto"/>
      <w:jc w:val="right"/>
    </w:pPr>
    <w:rPr>
      <w:b/>
      <w:bCs/>
      <w:sz w:val="28"/>
      <w:szCs w:val="28"/>
    </w:rPr>
  </w:style>
  <w:style w:type="paragraph" w:customStyle="1" w:styleId="afff4">
    <w:name w:val="текст таблицы"/>
    <w:basedOn w:val="a1"/>
    <w:uiPriority w:val="99"/>
    <w:rsid w:val="008F15CD"/>
    <w:pPr>
      <w:spacing w:before="120" w:after="0"/>
      <w:ind w:right="-102"/>
      <w:jc w:val="left"/>
    </w:pPr>
  </w:style>
  <w:style w:type="paragraph" w:customStyle="1" w:styleId="afff5">
    <w:name w:val="Пункт Знак"/>
    <w:basedOn w:val="a1"/>
    <w:uiPriority w:val="99"/>
    <w:rsid w:val="008F15CD"/>
    <w:pPr>
      <w:tabs>
        <w:tab w:val="num" w:pos="1134"/>
        <w:tab w:val="left" w:pos="1701"/>
      </w:tabs>
      <w:snapToGrid w:val="0"/>
      <w:spacing w:after="0" w:line="360" w:lineRule="auto"/>
      <w:ind w:left="1134" w:hanging="567"/>
    </w:pPr>
    <w:rPr>
      <w:sz w:val="28"/>
      <w:szCs w:val="28"/>
    </w:rPr>
  </w:style>
  <w:style w:type="paragraph" w:customStyle="1" w:styleId="afff6">
    <w:name w:val="a"/>
    <w:basedOn w:val="a1"/>
    <w:uiPriority w:val="99"/>
    <w:rsid w:val="008F15CD"/>
    <w:pPr>
      <w:snapToGrid w:val="0"/>
      <w:spacing w:after="0" w:line="360" w:lineRule="auto"/>
      <w:ind w:left="1134" w:hanging="567"/>
    </w:pPr>
    <w:rPr>
      <w:sz w:val="28"/>
      <w:szCs w:val="28"/>
    </w:rPr>
  </w:style>
  <w:style w:type="paragraph" w:customStyle="1" w:styleId="afff7">
    <w:name w:val="Словарная статья"/>
    <w:basedOn w:val="a1"/>
    <w:next w:val="a1"/>
    <w:uiPriority w:val="99"/>
    <w:rsid w:val="008F15CD"/>
    <w:pPr>
      <w:autoSpaceDE w:val="0"/>
      <w:autoSpaceDN w:val="0"/>
      <w:adjustRightInd w:val="0"/>
      <w:spacing w:after="0"/>
      <w:ind w:right="118"/>
    </w:pPr>
    <w:rPr>
      <w:rFonts w:ascii="Arial" w:hAnsi="Arial" w:cs="Arial"/>
      <w:sz w:val="20"/>
      <w:szCs w:val="20"/>
    </w:rPr>
  </w:style>
  <w:style w:type="paragraph" w:customStyle="1" w:styleId="afff8">
    <w:name w:val="Комментарий пользователя"/>
    <w:basedOn w:val="a1"/>
    <w:next w:val="a1"/>
    <w:uiPriority w:val="99"/>
    <w:rsid w:val="008F15CD"/>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8F15CD"/>
    <w:rPr>
      <w:sz w:val="24"/>
      <w:szCs w:val="24"/>
      <w:lang w:val="ru-RU" w:eastAsia="ru-RU"/>
    </w:rPr>
  </w:style>
  <w:style w:type="character" w:customStyle="1" w:styleId="afff9">
    <w:name w:val="Текст выноски Знак"/>
    <w:basedOn w:val="a2"/>
    <w:link w:val="afffa"/>
    <w:uiPriority w:val="99"/>
    <w:semiHidden/>
    <w:rsid w:val="008F15CD"/>
    <w:rPr>
      <w:rFonts w:ascii="Times New Roman" w:eastAsia="Times New Roman" w:hAnsi="Times New Roman" w:cs="Times New Roman"/>
      <w:sz w:val="20"/>
      <w:szCs w:val="2"/>
      <w:lang w:eastAsia="ru-RU"/>
    </w:rPr>
  </w:style>
  <w:style w:type="paragraph" w:styleId="afffa">
    <w:name w:val="Balloon Text"/>
    <w:basedOn w:val="a1"/>
    <w:link w:val="afff9"/>
    <w:uiPriority w:val="99"/>
    <w:semiHidden/>
    <w:rsid w:val="008F15CD"/>
    <w:rPr>
      <w:sz w:val="20"/>
      <w:szCs w:val="2"/>
    </w:rPr>
  </w:style>
  <w:style w:type="character" w:customStyle="1" w:styleId="labelbodytext1">
    <w:name w:val="label_body_text_1"/>
    <w:uiPriority w:val="99"/>
    <w:rsid w:val="008F15CD"/>
  </w:style>
  <w:style w:type="paragraph" w:customStyle="1" w:styleId="1DocumentHeader1">
    <w:name w:val="Заголовок 1.Document Header1"/>
    <w:basedOn w:val="a1"/>
    <w:next w:val="a1"/>
    <w:uiPriority w:val="99"/>
    <w:rsid w:val="008F15CD"/>
    <w:pPr>
      <w:keepNext/>
      <w:spacing w:before="240"/>
      <w:jc w:val="center"/>
      <w:outlineLvl w:val="0"/>
    </w:pPr>
    <w:rPr>
      <w:kern w:val="28"/>
      <w:sz w:val="36"/>
      <w:szCs w:val="36"/>
    </w:rPr>
  </w:style>
  <w:style w:type="paragraph" w:customStyle="1" w:styleId="ConsPlusNormal">
    <w:name w:val="ConsPlusNormal"/>
    <w:link w:val="ConsPlusNormal0"/>
    <w:qFormat/>
    <w:rsid w:val="008F15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sid w:val="008F15CD"/>
    <w:rPr>
      <w:sz w:val="24"/>
      <w:szCs w:val="24"/>
      <w:lang w:val="ru-RU" w:eastAsia="ru-RU"/>
    </w:rPr>
  </w:style>
  <w:style w:type="character" w:customStyle="1" w:styleId="afffb">
    <w:name w:val="Текст примечания Знак"/>
    <w:basedOn w:val="a2"/>
    <w:link w:val="afffc"/>
    <w:uiPriority w:val="99"/>
    <w:semiHidden/>
    <w:rsid w:val="008F15CD"/>
    <w:rPr>
      <w:rFonts w:ascii="Times New Roman" w:eastAsia="Times New Roman" w:hAnsi="Times New Roman" w:cs="Times New Roman"/>
      <w:sz w:val="20"/>
      <w:szCs w:val="20"/>
      <w:lang w:eastAsia="ru-RU"/>
    </w:rPr>
  </w:style>
  <w:style w:type="paragraph" w:styleId="afffc">
    <w:name w:val="annotation text"/>
    <w:basedOn w:val="a1"/>
    <w:link w:val="afffb"/>
    <w:uiPriority w:val="99"/>
    <w:semiHidden/>
    <w:rsid w:val="008F15CD"/>
    <w:rPr>
      <w:sz w:val="20"/>
      <w:szCs w:val="20"/>
    </w:rPr>
  </w:style>
  <w:style w:type="character" w:customStyle="1" w:styleId="afffd">
    <w:name w:val="Тема примечания Знак"/>
    <w:basedOn w:val="afffb"/>
    <w:link w:val="afffe"/>
    <w:uiPriority w:val="99"/>
    <w:semiHidden/>
    <w:rsid w:val="008F15CD"/>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rsid w:val="008F15CD"/>
    <w:rPr>
      <w:b/>
      <w:bCs/>
    </w:rPr>
  </w:style>
  <w:style w:type="paragraph" w:customStyle="1" w:styleId="200">
    <w:name w:val="20"/>
    <w:basedOn w:val="a1"/>
    <w:uiPriority w:val="99"/>
    <w:rsid w:val="008F15CD"/>
    <w:pPr>
      <w:spacing w:before="104" w:after="104"/>
      <w:ind w:left="104" w:right="104"/>
      <w:jc w:val="left"/>
    </w:pPr>
  </w:style>
  <w:style w:type="paragraph" w:customStyle="1" w:styleId="affff">
    <w:name w:val="Пункт"/>
    <w:basedOn w:val="a1"/>
    <w:link w:val="16"/>
    <w:rsid w:val="008F15CD"/>
    <w:pPr>
      <w:tabs>
        <w:tab w:val="num" w:pos="1980"/>
      </w:tabs>
      <w:spacing w:after="0"/>
      <w:ind w:left="1404" w:hanging="504"/>
    </w:pPr>
  </w:style>
  <w:style w:type="character" w:customStyle="1" w:styleId="16">
    <w:name w:val="Пункт Знак1"/>
    <w:link w:val="affff"/>
    <w:rsid w:val="008F15CD"/>
    <w:rPr>
      <w:rFonts w:ascii="Times New Roman" w:eastAsia="Times New Roman" w:hAnsi="Times New Roman" w:cs="Times New Roman"/>
      <w:sz w:val="24"/>
      <w:szCs w:val="24"/>
      <w:lang w:eastAsia="ru-RU"/>
    </w:rPr>
  </w:style>
  <w:style w:type="paragraph" w:customStyle="1" w:styleId="affff0">
    <w:name w:val="Подпункт"/>
    <w:basedOn w:val="affff"/>
    <w:link w:val="17"/>
    <w:rsid w:val="008F15CD"/>
    <w:pPr>
      <w:tabs>
        <w:tab w:val="clear" w:pos="1980"/>
        <w:tab w:val="num" w:pos="2520"/>
      </w:tabs>
      <w:ind w:left="1728" w:hanging="648"/>
    </w:pPr>
  </w:style>
  <w:style w:type="character" w:customStyle="1" w:styleId="17">
    <w:name w:val="Подпункт Знак1"/>
    <w:link w:val="affff0"/>
    <w:locked/>
    <w:rsid w:val="008F15CD"/>
    <w:rPr>
      <w:rFonts w:ascii="Times New Roman" w:eastAsia="Times New Roman" w:hAnsi="Times New Roman" w:cs="Times New Roman"/>
      <w:sz w:val="24"/>
      <w:szCs w:val="24"/>
      <w:lang w:eastAsia="ru-RU"/>
    </w:rPr>
  </w:style>
  <w:style w:type="character" w:customStyle="1" w:styleId="affff1">
    <w:name w:val="Схема документа Знак"/>
    <w:basedOn w:val="a2"/>
    <w:link w:val="affff2"/>
    <w:uiPriority w:val="99"/>
    <w:semiHidden/>
    <w:rsid w:val="008F15CD"/>
    <w:rPr>
      <w:rFonts w:ascii="Times New Roman" w:eastAsia="Times New Roman" w:hAnsi="Times New Roman" w:cs="Times New Roman"/>
      <w:sz w:val="2"/>
      <w:szCs w:val="2"/>
      <w:shd w:val="clear" w:color="auto" w:fill="000080"/>
      <w:lang w:eastAsia="ru-RU"/>
    </w:rPr>
  </w:style>
  <w:style w:type="paragraph" w:styleId="affff2">
    <w:name w:val="Document Map"/>
    <w:basedOn w:val="a1"/>
    <w:link w:val="affff1"/>
    <w:uiPriority w:val="99"/>
    <w:semiHidden/>
    <w:rsid w:val="008F15CD"/>
    <w:pPr>
      <w:shd w:val="clear" w:color="auto" w:fill="000080"/>
    </w:pPr>
    <w:rPr>
      <w:sz w:val="2"/>
      <w:szCs w:val="2"/>
    </w:rPr>
  </w:style>
  <w:style w:type="paragraph" w:customStyle="1" w:styleId="affff3">
    <w:name w:val="Таблица шапка"/>
    <w:basedOn w:val="a1"/>
    <w:link w:val="affff4"/>
    <w:rsid w:val="008F15CD"/>
    <w:pPr>
      <w:keepNext/>
      <w:spacing w:before="40" w:after="40"/>
      <w:ind w:left="57" w:right="57"/>
      <w:jc w:val="left"/>
    </w:pPr>
    <w:rPr>
      <w:sz w:val="18"/>
      <w:szCs w:val="18"/>
    </w:rPr>
  </w:style>
  <w:style w:type="character" w:customStyle="1" w:styleId="affff4">
    <w:name w:val="Таблица шапка Знак"/>
    <w:link w:val="affff3"/>
    <w:locked/>
    <w:rsid w:val="008F15CD"/>
    <w:rPr>
      <w:rFonts w:ascii="Times New Roman" w:eastAsia="Times New Roman" w:hAnsi="Times New Roman" w:cs="Times New Roman"/>
      <w:sz w:val="18"/>
      <w:szCs w:val="18"/>
      <w:lang w:eastAsia="ru-RU"/>
    </w:rPr>
  </w:style>
  <w:style w:type="paragraph" w:customStyle="1" w:styleId="affff5">
    <w:name w:val="Таблица текст"/>
    <w:basedOn w:val="a1"/>
    <w:link w:val="affff6"/>
    <w:rsid w:val="008F15CD"/>
    <w:pPr>
      <w:spacing w:before="40" w:after="40"/>
      <w:ind w:left="57" w:right="57"/>
      <w:jc w:val="left"/>
    </w:pPr>
    <w:rPr>
      <w:sz w:val="22"/>
      <w:szCs w:val="22"/>
    </w:rPr>
  </w:style>
  <w:style w:type="character" w:customStyle="1" w:styleId="affff6">
    <w:name w:val="Таблица текст Знак"/>
    <w:link w:val="affff5"/>
    <w:locked/>
    <w:rsid w:val="008F15CD"/>
    <w:rPr>
      <w:rFonts w:ascii="Times New Roman" w:eastAsia="Times New Roman" w:hAnsi="Times New Roman" w:cs="Times New Roman"/>
      <w:lang w:eastAsia="ru-RU"/>
    </w:rPr>
  </w:style>
  <w:style w:type="paragraph" w:customStyle="1" w:styleId="a0">
    <w:name w:val="пункт"/>
    <w:basedOn w:val="a1"/>
    <w:uiPriority w:val="99"/>
    <w:rsid w:val="008F15CD"/>
    <w:pPr>
      <w:numPr>
        <w:ilvl w:val="2"/>
        <w:numId w:val="5"/>
      </w:numPr>
      <w:spacing w:before="60"/>
      <w:jc w:val="left"/>
    </w:pPr>
  </w:style>
  <w:style w:type="character" w:customStyle="1" w:styleId="affff7">
    <w:name w:val="Гипертекстовая ссылка"/>
    <w:uiPriority w:val="99"/>
    <w:rsid w:val="008F15CD"/>
    <w:rPr>
      <w:b/>
      <w:bCs/>
      <w:color w:val="008000"/>
      <w:sz w:val="20"/>
      <w:szCs w:val="20"/>
      <w:u w:val="single"/>
    </w:rPr>
  </w:style>
  <w:style w:type="paragraph" w:customStyle="1" w:styleId="18">
    <w:name w:val="Обычный1"/>
    <w:uiPriority w:val="99"/>
    <w:rsid w:val="008F15CD"/>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F15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8">
    <w:name w:val="No Spacing"/>
    <w:uiPriority w:val="1"/>
    <w:qFormat/>
    <w:rsid w:val="008F15CD"/>
    <w:pPr>
      <w:spacing w:after="0" w:line="240" w:lineRule="auto"/>
    </w:pPr>
    <w:rPr>
      <w:rFonts w:ascii="Times New Roman" w:eastAsia="Times New Roman" w:hAnsi="Times New Roman" w:cs="Times New Roman"/>
      <w:sz w:val="24"/>
      <w:szCs w:val="24"/>
      <w:lang w:eastAsia="ru-RU"/>
    </w:rPr>
  </w:style>
  <w:style w:type="paragraph" w:styleId="affff9">
    <w:name w:val="endnote text"/>
    <w:basedOn w:val="a1"/>
    <w:link w:val="affffa"/>
    <w:uiPriority w:val="99"/>
    <w:rsid w:val="008F15CD"/>
    <w:rPr>
      <w:sz w:val="20"/>
      <w:szCs w:val="20"/>
    </w:rPr>
  </w:style>
  <w:style w:type="character" w:customStyle="1" w:styleId="affffa">
    <w:name w:val="Текст концевой сноски Знак"/>
    <w:basedOn w:val="a2"/>
    <w:link w:val="affff9"/>
    <w:uiPriority w:val="99"/>
    <w:rsid w:val="008F15CD"/>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rsid w:val="008F15CD"/>
    <w:pPr>
      <w:spacing w:before="60" w:after="0"/>
      <w:ind w:firstLine="851"/>
    </w:pPr>
  </w:style>
  <w:style w:type="character" w:customStyle="1" w:styleId="FontStyle30">
    <w:name w:val="Font Style30"/>
    <w:uiPriority w:val="99"/>
    <w:rsid w:val="008F15CD"/>
    <w:rPr>
      <w:rFonts w:ascii="Times New Roman" w:hAnsi="Times New Roman" w:cs="Times New Roman"/>
      <w:sz w:val="18"/>
      <w:szCs w:val="18"/>
    </w:rPr>
  </w:style>
  <w:style w:type="paragraph" w:styleId="afff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1"/>
    <w:link w:val="affffc"/>
    <w:uiPriority w:val="34"/>
    <w:qFormat/>
    <w:rsid w:val="008F15CD"/>
    <w:pPr>
      <w:spacing w:after="0"/>
      <w:ind w:left="720"/>
      <w:jc w:val="left"/>
    </w:pPr>
  </w:style>
  <w:style w:type="character" w:customStyle="1" w:styleId="afff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2"/>
    <w:link w:val="affffb"/>
    <w:uiPriority w:val="34"/>
    <w:qFormat/>
    <w:locked/>
    <w:rsid w:val="008F15CD"/>
    <w:rPr>
      <w:rFonts w:ascii="Times New Roman" w:eastAsia="Times New Roman" w:hAnsi="Times New Roman" w:cs="Times New Roman"/>
      <w:sz w:val="24"/>
      <w:szCs w:val="24"/>
      <w:lang w:eastAsia="ru-RU"/>
    </w:rPr>
  </w:style>
  <w:style w:type="character" w:customStyle="1" w:styleId="f">
    <w:name w:val="f"/>
    <w:basedOn w:val="a2"/>
    <w:rsid w:val="008F15CD"/>
  </w:style>
  <w:style w:type="character" w:customStyle="1" w:styleId="r">
    <w:name w:val="r"/>
    <w:basedOn w:val="a2"/>
    <w:rsid w:val="008F15CD"/>
  </w:style>
  <w:style w:type="paragraph" w:styleId="2d">
    <w:name w:val="Body Text 2"/>
    <w:basedOn w:val="a1"/>
    <w:link w:val="2e"/>
    <w:rsid w:val="008F15CD"/>
    <w:pPr>
      <w:spacing w:after="120" w:line="480" w:lineRule="auto"/>
    </w:pPr>
  </w:style>
  <w:style w:type="character" w:customStyle="1" w:styleId="2e">
    <w:name w:val="Основной текст 2 Знак"/>
    <w:basedOn w:val="a2"/>
    <w:link w:val="2d"/>
    <w:rsid w:val="008F15CD"/>
    <w:rPr>
      <w:rFonts w:ascii="Times New Roman" w:eastAsia="Times New Roman" w:hAnsi="Times New Roman" w:cs="Times New Roman"/>
      <w:sz w:val="24"/>
      <w:szCs w:val="24"/>
      <w:lang w:eastAsia="ru-RU"/>
    </w:rPr>
  </w:style>
  <w:style w:type="table" w:styleId="affffd">
    <w:name w:val="Table Grid"/>
    <w:basedOn w:val="a3"/>
    <w:uiPriority w:val="59"/>
    <w:rsid w:val="008F1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1"/>
    <w:uiPriority w:val="99"/>
    <w:rsid w:val="008F15CD"/>
    <w:pPr>
      <w:suppressAutoHyphens/>
      <w:autoSpaceDE w:val="0"/>
      <w:autoSpaceDN w:val="0"/>
      <w:spacing w:after="0"/>
      <w:jc w:val="center"/>
    </w:pPr>
    <w:rPr>
      <w:rFonts w:ascii="Arial" w:hAnsi="Arial" w:cs="Arial"/>
    </w:rPr>
  </w:style>
  <w:style w:type="paragraph" w:customStyle="1" w:styleId="19">
    <w:name w:val="Абзац списка1"/>
    <w:basedOn w:val="a1"/>
    <w:rsid w:val="008F15CD"/>
    <w:pPr>
      <w:spacing w:after="0"/>
      <w:ind w:left="720"/>
      <w:contextualSpacing/>
      <w:jc w:val="left"/>
    </w:pPr>
    <w:rPr>
      <w:rFonts w:ascii="Cambria" w:eastAsia="MS Mincho" w:hAnsi="Cambria"/>
    </w:rPr>
  </w:style>
  <w:style w:type="paragraph" w:customStyle="1" w:styleId="affffe">
    <w:name w:val="Таблицы (моноширинный)"/>
    <w:basedOn w:val="a1"/>
    <w:next w:val="a1"/>
    <w:uiPriority w:val="99"/>
    <w:rsid w:val="008F15CD"/>
    <w:pPr>
      <w:autoSpaceDE w:val="0"/>
      <w:autoSpaceDN w:val="0"/>
      <w:adjustRightInd w:val="0"/>
      <w:spacing w:after="0"/>
      <w:jc w:val="left"/>
    </w:pPr>
    <w:rPr>
      <w:rFonts w:ascii="Courier New" w:eastAsiaTheme="minorHAnsi" w:hAnsi="Courier New" w:cs="Courier New"/>
      <w:lang w:eastAsia="en-US"/>
    </w:rPr>
  </w:style>
  <w:style w:type="paragraph" w:customStyle="1" w:styleId="afffff">
    <w:name w:val="Подподпункт"/>
    <w:basedOn w:val="affff0"/>
    <w:link w:val="afffff0"/>
    <w:rsid w:val="008F15CD"/>
    <w:pPr>
      <w:tabs>
        <w:tab w:val="clear" w:pos="2520"/>
        <w:tab w:val="num" w:pos="360"/>
      </w:tabs>
      <w:spacing w:line="360" w:lineRule="auto"/>
      <w:ind w:left="567" w:hanging="567"/>
    </w:pPr>
    <w:rPr>
      <w:snapToGrid w:val="0"/>
      <w:sz w:val="28"/>
      <w:szCs w:val="20"/>
    </w:rPr>
  </w:style>
  <w:style w:type="character" w:customStyle="1" w:styleId="afffff0">
    <w:name w:val="Подподпункт Знак"/>
    <w:basedOn w:val="a2"/>
    <w:link w:val="afffff"/>
    <w:locked/>
    <w:rsid w:val="008F15CD"/>
    <w:rPr>
      <w:rFonts w:ascii="Times New Roman" w:eastAsia="Times New Roman" w:hAnsi="Times New Roman" w:cs="Times New Roman"/>
      <w:snapToGrid w:val="0"/>
      <w:sz w:val="28"/>
      <w:szCs w:val="20"/>
      <w:lang w:eastAsia="ru-RU"/>
    </w:rPr>
  </w:style>
  <w:style w:type="paragraph" w:customStyle="1" w:styleId="-3">
    <w:name w:val="Пункт-3"/>
    <w:basedOn w:val="a1"/>
    <w:link w:val="-30"/>
    <w:rsid w:val="008F15CD"/>
    <w:pPr>
      <w:tabs>
        <w:tab w:val="num" w:pos="1418"/>
      </w:tabs>
      <w:spacing w:after="0"/>
    </w:pPr>
    <w:rPr>
      <w:snapToGrid w:val="0"/>
      <w:sz w:val="28"/>
      <w:szCs w:val="20"/>
    </w:rPr>
  </w:style>
  <w:style w:type="character" w:customStyle="1" w:styleId="-30">
    <w:name w:val="Пункт-3 Знак"/>
    <w:link w:val="-3"/>
    <w:rsid w:val="008F15CD"/>
    <w:rPr>
      <w:rFonts w:ascii="Times New Roman" w:eastAsia="Times New Roman" w:hAnsi="Times New Roman" w:cs="Times New Roman"/>
      <w:snapToGrid w:val="0"/>
      <w:sz w:val="28"/>
      <w:szCs w:val="20"/>
      <w:lang w:eastAsia="ru-RU"/>
    </w:rPr>
  </w:style>
  <w:style w:type="character" w:customStyle="1" w:styleId="3e">
    <w:name w:val="Основной текст (3)_"/>
    <w:basedOn w:val="a2"/>
    <w:link w:val="3f"/>
    <w:rsid w:val="008F15CD"/>
    <w:rPr>
      <w:b/>
      <w:bCs/>
      <w:shd w:val="clear" w:color="auto" w:fill="FFFFFF"/>
    </w:rPr>
  </w:style>
  <w:style w:type="paragraph" w:customStyle="1" w:styleId="3f">
    <w:name w:val="Основной текст (3)"/>
    <w:basedOn w:val="a1"/>
    <w:link w:val="3e"/>
    <w:rsid w:val="008F15CD"/>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link w:val="Default0"/>
    <w:rsid w:val="008F15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
    <w:name w:val="Пункт-4"/>
    <w:basedOn w:val="a1"/>
    <w:rsid w:val="008F15CD"/>
    <w:pPr>
      <w:tabs>
        <w:tab w:val="num" w:pos="643"/>
      </w:tabs>
      <w:spacing w:after="0"/>
      <w:ind w:left="643" w:hanging="360"/>
    </w:pPr>
    <w:rPr>
      <w:sz w:val="28"/>
      <w:szCs w:val="20"/>
    </w:rPr>
  </w:style>
  <w:style w:type="character" w:customStyle="1" w:styleId="afffff1">
    <w:name w:val="комментарий"/>
    <w:uiPriority w:val="99"/>
    <w:rsid w:val="008F15CD"/>
    <w:rPr>
      <w:i/>
      <w:u w:val="none"/>
      <w:shd w:val="clear" w:color="auto" w:fill="FFFF99"/>
    </w:rPr>
  </w:style>
  <w:style w:type="paragraph" w:customStyle="1" w:styleId="afffff2">
    <w:name w:val="Ариал"/>
    <w:basedOn w:val="a1"/>
    <w:link w:val="1a"/>
    <w:rsid w:val="008F15CD"/>
    <w:pPr>
      <w:spacing w:before="120" w:after="120" w:line="360" w:lineRule="auto"/>
      <w:ind w:firstLine="851"/>
    </w:pPr>
    <w:rPr>
      <w:rFonts w:ascii="Arial" w:hAnsi="Arial"/>
      <w:szCs w:val="20"/>
      <w:lang w:val="x-none" w:eastAsia="x-none"/>
    </w:rPr>
  </w:style>
  <w:style w:type="character" w:customStyle="1" w:styleId="1a">
    <w:name w:val="Ариал Знак1"/>
    <w:link w:val="afffff2"/>
    <w:locked/>
    <w:rsid w:val="008F15CD"/>
    <w:rPr>
      <w:rFonts w:ascii="Arial" w:eastAsia="Times New Roman" w:hAnsi="Arial" w:cs="Times New Roman"/>
      <w:sz w:val="24"/>
      <w:szCs w:val="20"/>
      <w:lang w:val="x-none" w:eastAsia="x-none"/>
    </w:rPr>
  </w:style>
  <w:style w:type="paragraph" w:customStyle="1" w:styleId="1b">
    <w:name w:val="Цитата1"/>
    <w:basedOn w:val="a1"/>
    <w:uiPriority w:val="99"/>
    <w:rsid w:val="008F15CD"/>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1"/>
    <w:uiPriority w:val="99"/>
    <w:locked/>
    <w:rsid w:val="008F15CD"/>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0">
    <w:name w:val="Пункт_3"/>
    <w:basedOn w:val="a1"/>
    <w:uiPriority w:val="99"/>
    <w:rsid w:val="008F15CD"/>
    <w:pPr>
      <w:numPr>
        <w:ilvl w:val="2"/>
        <w:numId w:val="7"/>
      </w:numPr>
      <w:spacing w:after="0"/>
    </w:pPr>
    <w:rPr>
      <w:sz w:val="28"/>
      <w:szCs w:val="28"/>
    </w:rPr>
  </w:style>
  <w:style w:type="paragraph" w:customStyle="1" w:styleId="20">
    <w:name w:val="Пункт_2"/>
    <w:basedOn w:val="a1"/>
    <w:uiPriority w:val="99"/>
    <w:rsid w:val="008F15CD"/>
    <w:pPr>
      <w:numPr>
        <w:ilvl w:val="1"/>
        <w:numId w:val="7"/>
      </w:numPr>
      <w:spacing w:after="0"/>
    </w:pPr>
    <w:rPr>
      <w:sz w:val="28"/>
      <w:szCs w:val="20"/>
    </w:rPr>
  </w:style>
  <w:style w:type="paragraph" w:customStyle="1" w:styleId="5">
    <w:name w:val="Пункт_5"/>
    <w:basedOn w:val="30"/>
    <w:uiPriority w:val="99"/>
    <w:rsid w:val="008F15CD"/>
    <w:pPr>
      <w:numPr>
        <w:ilvl w:val="4"/>
      </w:numPr>
    </w:pPr>
  </w:style>
  <w:style w:type="paragraph" w:styleId="afffff3">
    <w:name w:val="caption"/>
    <w:basedOn w:val="a1"/>
    <w:next w:val="a1"/>
    <w:uiPriority w:val="35"/>
    <w:unhideWhenUsed/>
    <w:qFormat/>
    <w:rsid w:val="008F15CD"/>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rsid w:val="008F15CD"/>
    <w:pPr>
      <w:overflowPunct w:val="0"/>
      <w:autoSpaceDE w:val="0"/>
      <w:autoSpaceDN w:val="0"/>
      <w:adjustRightInd w:val="0"/>
      <w:spacing w:after="0"/>
      <w:ind w:firstLine="567"/>
    </w:pPr>
    <w:rPr>
      <w:bCs/>
      <w:szCs w:val="22"/>
    </w:rPr>
  </w:style>
  <w:style w:type="paragraph" w:customStyle="1" w:styleId="FTNtxt">
    <w:name w:val="FTN_txt"/>
    <w:basedOn w:val="a1"/>
    <w:rsid w:val="008F15CD"/>
    <w:pPr>
      <w:widowControl w:val="0"/>
      <w:numPr>
        <w:ilvl w:val="1"/>
        <w:numId w:val="10"/>
      </w:numPr>
      <w:tabs>
        <w:tab w:val="left" w:pos="1080"/>
      </w:tabs>
      <w:spacing w:after="0" w:line="288" w:lineRule="auto"/>
    </w:pPr>
    <w:rPr>
      <w:rFonts w:eastAsia="Arial Unicode MS"/>
    </w:rPr>
  </w:style>
  <w:style w:type="paragraph" w:customStyle="1" w:styleId="afffff4">
    <w:name w:val="[Ростех] Простой текст (Без уровня)"/>
    <w:link w:val="afffff5"/>
    <w:uiPriority w:val="99"/>
    <w:qFormat/>
    <w:rsid w:val="008F15CD"/>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5">
    <w:name w:val="[Ростех] Простой текст (Без уровня) Знак"/>
    <w:basedOn w:val="a2"/>
    <w:link w:val="afffff4"/>
    <w:uiPriority w:val="99"/>
    <w:rsid w:val="008F15CD"/>
    <w:rPr>
      <w:rFonts w:ascii="Proxima Nova ExCn Rg" w:eastAsia="Times New Roman" w:hAnsi="Proxima Nova ExCn Rg" w:cs="Times New Roman"/>
      <w:sz w:val="28"/>
      <w:szCs w:val="28"/>
      <w:lang w:eastAsia="ru-RU"/>
    </w:rPr>
  </w:style>
  <w:style w:type="paragraph" w:customStyle="1" w:styleId="57">
    <w:name w:val="[Ростех] Текст Подпункта (Уровень 5)"/>
    <w:link w:val="58"/>
    <w:uiPriority w:val="99"/>
    <w:qFormat/>
    <w:rsid w:val="008F15CD"/>
    <w:p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8">
    <w:name w:val="[Ростех] Текст Подпункта (Уровень 5) Знак"/>
    <w:basedOn w:val="a2"/>
    <w:link w:val="57"/>
    <w:uiPriority w:val="99"/>
    <w:qFormat/>
    <w:rsid w:val="008F15CD"/>
    <w:rPr>
      <w:rFonts w:ascii="Proxima Nova ExCn Rg" w:eastAsia="Times New Roman" w:hAnsi="Proxima Nova ExCn Rg" w:cs="Times New Roman"/>
      <w:sz w:val="28"/>
      <w:szCs w:val="28"/>
      <w:lang w:eastAsia="ru-RU"/>
    </w:rPr>
  </w:style>
  <w:style w:type="paragraph" w:customStyle="1" w:styleId="47">
    <w:name w:val="[Ростех] Текст Подпункта (следующий абзац) (Уровень 4)"/>
    <w:link w:val="48"/>
    <w:qFormat/>
    <w:rsid w:val="008F15CD"/>
    <w:pPr>
      <w:suppressAutoHyphens/>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8">
    <w:name w:val="[Ростех] Текст Подпункта (следующий абзац) (Уровень 4) Знак"/>
    <w:basedOn w:val="a2"/>
    <w:link w:val="47"/>
    <w:rsid w:val="008F15CD"/>
    <w:rPr>
      <w:rFonts w:ascii="Proxima Nova ExCn Rg" w:eastAsia="Times New Roman" w:hAnsi="Proxima Nova ExCn Rg" w:cs="Times New Roman"/>
      <w:sz w:val="28"/>
      <w:szCs w:val="28"/>
      <w:lang w:eastAsia="ru-RU"/>
    </w:rPr>
  </w:style>
  <w:style w:type="paragraph" w:customStyle="1" w:styleId="afffff6">
    <w:name w:val="Пункт б/н"/>
    <w:basedOn w:val="a1"/>
    <w:rsid w:val="008F15CD"/>
    <w:pPr>
      <w:tabs>
        <w:tab w:val="left" w:pos="1134"/>
      </w:tabs>
      <w:spacing w:after="0" w:line="360" w:lineRule="auto"/>
      <w:ind w:firstLine="567"/>
    </w:pPr>
    <w:rPr>
      <w:sz w:val="28"/>
      <w:szCs w:val="20"/>
    </w:rPr>
  </w:style>
  <w:style w:type="paragraph" w:customStyle="1" w:styleId="220">
    <w:name w:val="Основной текст 22"/>
    <w:basedOn w:val="a1"/>
    <w:rsid w:val="008F15CD"/>
    <w:pPr>
      <w:spacing w:after="0"/>
      <w:ind w:firstLine="567"/>
      <w:jc w:val="left"/>
    </w:pPr>
    <w:rPr>
      <w:szCs w:val="20"/>
    </w:rPr>
  </w:style>
  <w:style w:type="character" w:customStyle="1" w:styleId="102">
    <w:name w:val="Стиль102"/>
    <w:basedOn w:val="a2"/>
    <w:uiPriority w:val="1"/>
    <w:rsid w:val="00CE62A6"/>
    <w:rPr>
      <w:sz w:val="24"/>
    </w:rPr>
  </w:style>
  <w:style w:type="character" w:styleId="afffff7">
    <w:name w:val="annotation reference"/>
    <w:basedOn w:val="a2"/>
    <w:uiPriority w:val="99"/>
    <w:semiHidden/>
    <w:unhideWhenUsed/>
    <w:rsid w:val="00BC37FF"/>
    <w:rPr>
      <w:sz w:val="16"/>
      <w:szCs w:val="16"/>
    </w:rPr>
  </w:style>
  <w:style w:type="character" w:customStyle="1" w:styleId="ConsPlusNormal0">
    <w:name w:val="ConsPlusNormal Знак"/>
    <w:link w:val="ConsPlusNormal"/>
    <w:locked/>
    <w:rsid w:val="00AD6CBB"/>
    <w:rPr>
      <w:rFonts w:ascii="Arial" w:eastAsia="Times New Roman" w:hAnsi="Arial" w:cs="Arial"/>
      <w:sz w:val="20"/>
      <w:szCs w:val="20"/>
      <w:lang w:eastAsia="ru-RU"/>
    </w:rPr>
  </w:style>
  <w:style w:type="character" w:customStyle="1" w:styleId="Default0">
    <w:name w:val="Default Знак"/>
    <w:link w:val="Default"/>
    <w:rsid w:val="004832E1"/>
    <w:rPr>
      <w:rFonts w:ascii="Times New Roman" w:eastAsia="Times New Roman" w:hAnsi="Times New Roman" w:cs="Times New Roman"/>
      <w:color w:val="000000"/>
      <w:sz w:val="24"/>
      <w:szCs w:val="24"/>
    </w:rPr>
  </w:style>
  <w:style w:type="character" w:customStyle="1" w:styleId="120">
    <w:name w:val="СтильДокументаТНР12 Знак"/>
    <w:basedOn w:val="a2"/>
    <w:link w:val="121"/>
    <w:locked/>
    <w:rsid w:val="00524F85"/>
    <w:rPr>
      <w:rFonts w:ascii="Times New Roman" w:hAnsi="Times New Roman" w:cs="Times New Roman"/>
      <w:sz w:val="24"/>
      <w:szCs w:val="28"/>
    </w:rPr>
  </w:style>
  <w:style w:type="paragraph" w:customStyle="1" w:styleId="121">
    <w:name w:val="СтильДокументаТНР12"/>
    <w:basedOn w:val="a1"/>
    <w:link w:val="120"/>
    <w:qFormat/>
    <w:rsid w:val="00524F85"/>
    <w:pPr>
      <w:suppressAutoHyphens/>
      <w:spacing w:after="0"/>
      <w:jc w:val="left"/>
    </w:pPr>
    <w:rPr>
      <w:rFonts w:eastAsiaTheme="minorHAnsi"/>
      <w:szCs w:val="28"/>
      <w:lang w:eastAsia="en-US"/>
    </w:rPr>
  </w:style>
  <w:style w:type="paragraph" w:customStyle="1" w:styleId="FORMATTEXT">
    <w:name w:val=".FORMATTEXT"/>
    <w:uiPriority w:val="99"/>
    <w:rsid w:val="00130E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indent">
    <w:name w:val="no-indent"/>
    <w:basedOn w:val="a1"/>
    <w:rsid w:val="00C25E62"/>
    <w:pPr>
      <w:spacing w:before="100" w:beforeAutospacing="1" w:after="100" w:afterAutospacing="1"/>
      <w:jc w:val="left"/>
    </w:pPr>
  </w:style>
  <w:style w:type="paragraph" w:styleId="afffff8">
    <w:name w:val="Revision"/>
    <w:hidden/>
    <w:uiPriority w:val="99"/>
    <w:semiHidden/>
    <w:rsid w:val="003775E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88241">
      <w:bodyDiv w:val="1"/>
      <w:marLeft w:val="0"/>
      <w:marRight w:val="0"/>
      <w:marTop w:val="0"/>
      <w:marBottom w:val="0"/>
      <w:divBdr>
        <w:top w:val="none" w:sz="0" w:space="0" w:color="auto"/>
        <w:left w:val="none" w:sz="0" w:space="0" w:color="auto"/>
        <w:bottom w:val="none" w:sz="0" w:space="0" w:color="auto"/>
        <w:right w:val="none" w:sz="0" w:space="0" w:color="auto"/>
      </w:divBdr>
    </w:div>
    <w:div w:id="320155538">
      <w:bodyDiv w:val="1"/>
      <w:marLeft w:val="0"/>
      <w:marRight w:val="0"/>
      <w:marTop w:val="0"/>
      <w:marBottom w:val="0"/>
      <w:divBdr>
        <w:top w:val="none" w:sz="0" w:space="0" w:color="auto"/>
        <w:left w:val="none" w:sz="0" w:space="0" w:color="auto"/>
        <w:bottom w:val="none" w:sz="0" w:space="0" w:color="auto"/>
        <w:right w:val="none" w:sz="0" w:space="0" w:color="auto"/>
      </w:divBdr>
    </w:div>
    <w:div w:id="423649337">
      <w:bodyDiv w:val="1"/>
      <w:marLeft w:val="0"/>
      <w:marRight w:val="0"/>
      <w:marTop w:val="0"/>
      <w:marBottom w:val="0"/>
      <w:divBdr>
        <w:top w:val="none" w:sz="0" w:space="0" w:color="auto"/>
        <w:left w:val="none" w:sz="0" w:space="0" w:color="auto"/>
        <w:bottom w:val="none" w:sz="0" w:space="0" w:color="auto"/>
        <w:right w:val="none" w:sz="0" w:space="0" w:color="auto"/>
      </w:divBdr>
    </w:div>
    <w:div w:id="449785002">
      <w:bodyDiv w:val="1"/>
      <w:marLeft w:val="0"/>
      <w:marRight w:val="0"/>
      <w:marTop w:val="0"/>
      <w:marBottom w:val="0"/>
      <w:divBdr>
        <w:top w:val="none" w:sz="0" w:space="0" w:color="auto"/>
        <w:left w:val="none" w:sz="0" w:space="0" w:color="auto"/>
        <w:bottom w:val="none" w:sz="0" w:space="0" w:color="auto"/>
        <w:right w:val="none" w:sz="0" w:space="0" w:color="auto"/>
      </w:divBdr>
    </w:div>
    <w:div w:id="497575989">
      <w:bodyDiv w:val="1"/>
      <w:marLeft w:val="0"/>
      <w:marRight w:val="0"/>
      <w:marTop w:val="0"/>
      <w:marBottom w:val="0"/>
      <w:divBdr>
        <w:top w:val="none" w:sz="0" w:space="0" w:color="auto"/>
        <w:left w:val="none" w:sz="0" w:space="0" w:color="auto"/>
        <w:bottom w:val="none" w:sz="0" w:space="0" w:color="auto"/>
        <w:right w:val="none" w:sz="0" w:space="0" w:color="auto"/>
      </w:divBdr>
    </w:div>
    <w:div w:id="672293437">
      <w:bodyDiv w:val="1"/>
      <w:marLeft w:val="0"/>
      <w:marRight w:val="0"/>
      <w:marTop w:val="0"/>
      <w:marBottom w:val="0"/>
      <w:divBdr>
        <w:top w:val="none" w:sz="0" w:space="0" w:color="auto"/>
        <w:left w:val="none" w:sz="0" w:space="0" w:color="auto"/>
        <w:bottom w:val="none" w:sz="0" w:space="0" w:color="auto"/>
        <w:right w:val="none" w:sz="0" w:space="0" w:color="auto"/>
      </w:divBdr>
      <w:divsChild>
        <w:div w:id="637495381">
          <w:marLeft w:val="0"/>
          <w:marRight w:val="0"/>
          <w:marTop w:val="360"/>
          <w:marBottom w:val="0"/>
          <w:divBdr>
            <w:top w:val="none" w:sz="0" w:space="0" w:color="auto"/>
            <w:left w:val="none" w:sz="0" w:space="0" w:color="auto"/>
            <w:bottom w:val="none" w:sz="0" w:space="0" w:color="auto"/>
            <w:right w:val="none" w:sz="0" w:space="0" w:color="auto"/>
          </w:divBdr>
        </w:div>
      </w:divsChild>
    </w:div>
    <w:div w:id="1154443819">
      <w:bodyDiv w:val="1"/>
      <w:marLeft w:val="0"/>
      <w:marRight w:val="0"/>
      <w:marTop w:val="0"/>
      <w:marBottom w:val="0"/>
      <w:divBdr>
        <w:top w:val="none" w:sz="0" w:space="0" w:color="auto"/>
        <w:left w:val="none" w:sz="0" w:space="0" w:color="auto"/>
        <w:bottom w:val="none" w:sz="0" w:space="0" w:color="auto"/>
        <w:right w:val="none" w:sz="0" w:space="0" w:color="auto"/>
      </w:divBdr>
    </w:div>
    <w:div w:id="1609855208">
      <w:bodyDiv w:val="1"/>
      <w:marLeft w:val="0"/>
      <w:marRight w:val="0"/>
      <w:marTop w:val="0"/>
      <w:marBottom w:val="0"/>
      <w:divBdr>
        <w:top w:val="none" w:sz="0" w:space="0" w:color="auto"/>
        <w:left w:val="none" w:sz="0" w:space="0" w:color="auto"/>
        <w:bottom w:val="none" w:sz="0" w:space="0" w:color="auto"/>
        <w:right w:val="none" w:sz="0" w:space="0" w:color="auto"/>
      </w:divBdr>
    </w:div>
    <w:div w:id="194781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1788/?ysclid=lg20fc4h7v470804950" TargetMode="External"/><Relationship Id="rId18" Type="http://schemas.openxmlformats.org/officeDocument/2006/relationships/hyperlink" Target="https://www.consultant.ru/document/cons_doc_LAW_144624/?ysclid=lgoupfed4m796643776" TargetMode="External"/><Relationship Id="rId26" Type="http://schemas.openxmlformats.org/officeDocument/2006/relationships/hyperlink" Target="https://www.consultant.ru/document/cons_doc_LAW_144624/af90cad46f4484d18fa490ef1c9d7a3b2fd3be3b/" TargetMode="External"/><Relationship Id="rId39" Type="http://schemas.openxmlformats.org/officeDocument/2006/relationships/hyperlink" Target="https://www.consultant.ru/document/cons_doc_LAW_10699/7cb5d9b7f75fd72853e0610988cc9f6fdd08802e/" TargetMode="External"/><Relationship Id="rId21" Type="http://schemas.openxmlformats.org/officeDocument/2006/relationships/hyperlink" Target="https://www.consultant.ru/document/cons_doc_LAW_144624/af90cad46f4484d18fa490ef1c9d7a3b2fd3be3b/" TargetMode="External"/><Relationship Id="rId34" Type="http://schemas.openxmlformats.org/officeDocument/2006/relationships/hyperlink" Target="https://tender.lot-online.ru" TargetMode="External"/><Relationship Id="rId42" Type="http://schemas.openxmlformats.org/officeDocument/2006/relationships/hyperlink" Target="https://www.consultant.ru/document/cons_doc_LAW_10699/a74ca4364cb5aa0d95db2b7636907af350ab52c8/" TargetMode="External"/><Relationship Id="rId47" Type="http://schemas.openxmlformats.org/officeDocument/2006/relationships/footer" Target="footer1.xml"/><Relationship Id="rId50" Type="http://schemas.openxmlformats.org/officeDocument/2006/relationships/image" Target="media/image3.png"/><Relationship Id="rId55" Type="http://schemas.openxmlformats.org/officeDocument/2006/relationships/image" Target="media/image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nsultant.ru/document/cons_doc_LAW_204736/?ysclid=lg4oeqlzfu268829107" TargetMode="External"/><Relationship Id="rId29" Type="http://schemas.openxmlformats.org/officeDocument/2006/relationships/hyperlink" Target="https://www.consultant.ru/document/cons_doc_LAW_204736/?ysclid=lgbvhi19lq757567416" TargetMode="External"/><Relationship Id="rId11" Type="http://schemas.openxmlformats.org/officeDocument/2006/relationships/hyperlink" Target="https://rosseti-sz.ru/purchase/purchasemanage/pur_docs/" TargetMode="External"/><Relationship Id="rId24" Type="http://schemas.openxmlformats.org/officeDocument/2006/relationships/hyperlink" Target="https://www.consultant.ru/document/cons_doc_LAW_116964/a3b63487ad7d07ce045a07b0f1e7a9d9b064de95/" TargetMode="External"/><Relationship Id="rId32" Type="http://schemas.openxmlformats.org/officeDocument/2006/relationships/hyperlink" Target="https://zakupki.gov.ru/epz/main/public/home.html" TargetMode="External"/><Relationship Id="rId37" Type="http://schemas.openxmlformats.org/officeDocument/2006/relationships/hyperlink" Target="https://www.consultant.ru/document/cons_doc_LAW_116964/a3b63487ad7d07ce045a07b0f1e7a9d9b064de95/" TargetMode="External"/><Relationship Id="rId40" Type="http://schemas.openxmlformats.org/officeDocument/2006/relationships/hyperlink" Target="https://www.consultant.ru/document/cons_doc_LAW_10699/6411e005f539b666d6f360f202cb7b1c23fe27c3/" TargetMode="External"/><Relationship Id="rId45" Type="http://schemas.openxmlformats.org/officeDocument/2006/relationships/hyperlink" Target="https://www.consultant.ru/document/cons_doc_LAW_144624/" TargetMode="External"/><Relationship Id="rId53" Type="http://schemas.openxmlformats.org/officeDocument/2006/relationships/image" Target="media/image6.png"/><Relationship Id="rId5" Type="http://schemas.openxmlformats.org/officeDocument/2006/relationships/webSettings" Target="webSettings.xml"/><Relationship Id="rId19" Type="http://schemas.openxmlformats.org/officeDocument/2006/relationships/hyperlink" Target="http://www.consultant.ru/document/cons_doc_LAW_5142/03edc46b2ef855fddfaaa3d77dac1d071ef3dba1/" TargetMode="External"/><Relationship Id="rId4" Type="http://schemas.openxmlformats.org/officeDocument/2006/relationships/settings" Target="settings.xml"/><Relationship Id="rId9" Type="http://schemas.openxmlformats.org/officeDocument/2006/relationships/hyperlink" Target="https://rosseti-sz.ru/purchase/purchasemanage/pur_docs/" TargetMode="External"/><Relationship Id="rId14" Type="http://schemas.openxmlformats.org/officeDocument/2006/relationships/hyperlink" Target="https://www.consultant.ru/document/cons_doc_LAW_116964/" TargetMode="External"/><Relationship Id="rId22" Type="http://schemas.openxmlformats.org/officeDocument/2006/relationships/hyperlink" Target="https://www.consultant.ru/document/cons_doc_LAW_144624/af90cad46f4484d18fa490ef1c9d7a3b2fd3be3b/" TargetMode="External"/><Relationship Id="rId27" Type="http://schemas.openxmlformats.org/officeDocument/2006/relationships/hyperlink" Target="https://www.consultant.ru/document/cons_doc_LAW_144624/af90cad46f4484d18fa490ef1c9d7a3b2fd3be3b/" TargetMode="External"/><Relationship Id="rId30" Type="http://schemas.openxmlformats.org/officeDocument/2006/relationships/hyperlink" Target="mailto:slobov@arhen.ru" TargetMode="External"/><Relationship Id="rId35" Type="http://schemas.openxmlformats.org/officeDocument/2006/relationships/hyperlink" Target="https://www.consultant.ru/document/cons_doc_LAW_204736/?ysclid=lg0peu2mh8401573429" TargetMode="External"/><Relationship Id="rId43" Type="http://schemas.openxmlformats.org/officeDocument/2006/relationships/hyperlink" Target="https://www.consultant.ru/document/cons_doc_LAW_34661/f61ff313afecf81a91a43d729c2df55c1d6a1533/?ysclid=lg4qmycd5r789935285" TargetMode="External"/><Relationship Id="rId48" Type="http://schemas.openxmlformats.org/officeDocument/2006/relationships/image" Target="media/image1.png"/><Relationship Id="rId56" Type="http://schemas.openxmlformats.org/officeDocument/2006/relationships/fontTable" Target="fontTable.xml"/><Relationship Id="rId8" Type="http://schemas.openxmlformats.org/officeDocument/2006/relationships/hyperlink" Target="http://www.consultant.ru/document/cons_doc_LAW_116964/" TargetMode="External"/><Relationship Id="rId51"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www.consultant.ru/document/cons_doc_LAW_421788/?ysclid=lg20fc4h7v470804950" TargetMode="External"/><Relationship Id="rId17" Type="http://schemas.openxmlformats.org/officeDocument/2006/relationships/hyperlink" Target="https://zakupki.gov.ru/epz/main/public/home.html" TargetMode="External"/><Relationship Id="rId25" Type="http://schemas.openxmlformats.org/officeDocument/2006/relationships/hyperlink" Target="http://www.consultant.ru/document/cons_doc_LAW_5142/03edc46b2ef855fddfaaa3d77dac1d071ef3dba1/" TargetMode="External"/><Relationship Id="rId33" Type="http://schemas.openxmlformats.org/officeDocument/2006/relationships/hyperlink" Target="https://www.roseltorg.ru/" TargetMode="External"/><Relationship Id="rId38" Type="http://schemas.openxmlformats.org/officeDocument/2006/relationships/hyperlink" Target="https://www.consultant.ru/document/cons_doc_LAW_34661/" TargetMode="External"/><Relationship Id="rId46" Type="http://schemas.openxmlformats.org/officeDocument/2006/relationships/hyperlink" Target="https://www.consultant.ru/document/cons_doc_LAW_421788/" TargetMode="External"/><Relationship Id="rId20" Type="http://schemas.openxmlformats.org/officeDocument/2006/relationships/hyperlink" Target="http://www.consultant.ru/document/cons_doc_LAW_5142/e8b1dba1c6def4f632470a9857908caf60fec137/" TargetMode="External"/><Relationship Id="rId41" Type="http://schemas.openxmlformats.org/officeDocument/2006/relationships/hyperlink" Target="https://www.consultant.ru/document/cons_doc_LAW_10699/0108932a3c6234f73590b25799588ada492deb23/" TargetMode="External"/><Relationship Id="rId54"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nsultant.ru/document/cons_doc_LAW_144624/?ysclid=lgozjrfxvn703153083" TargetMode="External"/><Relationship Id="rId23" Type="http://schemas.openxmlformats.org/officeDocument/2006/relationships/hyperlink" Target="https://www.consultant.ru/document/cons_doc_LAW_418167/6a272c71c7c8b647b8b9d7eba71db4e01d901365/" TargetMode="External"/><Relationship Id="rId28" Type="http://schemas.openxmlformats.org/officeDocument/2006/relationships/hyperlink" Target="https://www.consultant.ru/document/cons_doc_LAW_116964/a3b63487ad7d07ce045a07b0f1e7a9d9b064de95/?ysclid=lh60f70p6a765027427" TargetMode="External"/><Relationship Id="rId36" Type="http://schemas.openxmlformats.org/officeDocument/2006/relationships/hyperlink" Target="https://www.consultant.ru/document/cons_doc_LAW_52144/" TargetMode="External"/><Relationship Id="rId49" Type="http://schemas.openxmlformats.org/officeDocument/2006/relationships/image" Target="media/image2.png"/><Relationship Id="rId57" Type="http://schemas.openxmlformats.org/officeDocument/2006/relationships/theme" Target="theme/theme1.xml"/><Relationship Id="rId10" Type="http://schemas.openxmlformats.org/officeDocument/2006/relationships/hyperlink" Target="http://www.consultant.ru/document/cons_doc_LAW_5142/" TargetMode="External"/><Relationship Id="rId31" Type="http://schemas.openxmlformats.org/officeDocument/2006/relationships/hyperlink" Target="https://www.consultant.ru/document/cons_doc_LAW_116964/fddec0f5c16a67f6fca41f9e31dfb0dcc72cc49a/" TargetMode="External"/><Relationship Id="rId44" Type="http://schemas.openxmlformats.org/officeDocument/2006/relationships/hyperlink" Target="https://www.consultant.ru/document/cons_doc_LAW_116964/a3b63487ad7d07ce045a07b0f1e7a9d9b064de95/" TargetMode="External"/><Relationship Id="rId5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X:\02%20&#1055;&#1072;&#1087;&#1082;&#1080;%20&#1088;&#1072;&#1073;&#1086;&#1095;&#1080;&#1093;%20&#1075;&#1088;&#1091;&#1087;&#1087;\&#1050;&#1086;&#1085;&#1082;&#1091;&#1088;&#1089;\&#1051;&#1086;&#1073;&#1086;&#1074;\&#1097;&#1079;&#1072;&#1087;&#1086;&#1083;&#1085;&#1103;&#1096;&#1082;&#1072;22.11.2017\&#1097;&#1079;&#1072;&#1087;&#1086;&#1083;&#1085;&#1103;&#1096;&#1082;&#1072;\&#1064;&#1072;&#1073;&#1083;&#1086;&#1085;%20&#1047;&#1050;%20&#1088;&#1072;&#1073;&#1086;&#1090;&#1099;%20&#1057;&#1052;&#1055;\&#1048;&#1079;&#1074;&#1077;&#1097;&#1077;&#1085;&#1080;&#107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44B5-5106-4536-A5D9-3D46BD47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Извещение.dotx</Template>
  <TotalTime>4</TotalTime>
  <Pages>41</Pages>
  <Words>17010</Words>
  <Characters>96962</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Редченкова Наталья Ивановна</dc:creator>
  <cp:lastModifiedBy>Редченкова Наталья Ивановна</cp:lastModifiedBy>
  <cp:revision>2</cp:revision>
  <dcterms:created xsi:type="dcterms:W3CDTF">2023-08-24T12:20:00Z</dcterms:created>
  <dcterms:modified xsi:type="dcterms:W3CDTF">2023-08-25T11:15:00Z</dcterms:modified>
</cp:coreProperties>
</file>